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1A5B" w14:textId="63D596F9" w:rsidR="00A7369E" w:rsidRDefault="00D64A6F" w:rsidP="00D51C4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FA1A5C" w14:textId="77777777" w:rsidR="00A7369E" w:rsidRPr="00A7369E" w:rsidRDefault="00A7369E" w:rsidP="00D51C45"/>
    <w:p w14:paraId="38FA1A5D" w14:textId="77777777" w:rsidR="00A7369E" w:rsidRPr="00A7369E" w:rsidRDefault="00A7369E" w:rsidP="00D51C45"/>
    <w:p w14:paraId="38FA1A5E" w14:textId="77777777" w:rsidR="00A7369E" w:rsidRPr="00A7369E" w:rsidRDefault="00A7369E" w:rsidP="00D51C45"/>
    <w:p w14:paraId="38FA1A5F" w14:textId="77777777" w:rsidR="00A7369E" w:rsidRDefault="00A7369E" w:rsidP="00D51C45"/>
    <w:p w14:paraId="7381A3CD" w14:textId="77777777" w:rsidR="00310ACB" w:rsidRDefault="00A7369E" w:rsidP="00D51C45">
      <w:pPr>
        <w:tabs>
          <w:tab w:val="left" w:pos="1605"/>
        </w:tabs>
      </w:pPr>
      <w: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310ACB" w:rsidRPr="009B43A8" w14:paraId="4375C8F3" w14:textId="77777777" w:rsidTr="004462F1">
        <w:trPr>
          <w:cantSplit/>
          <w:trHeight w:val="5103"/>
        </w:trPr>
        <w:tc>
          <w:tcPr>
            <w:tcW w:w="8504" w:type="dxa"/>
            <w:vAlign w:val="bottom"/>
          </w:tcPr>
          <w:p w14:paraId="4F75ECAD" w14:textId="5C0A6230" w:rsidR="00310ACB" w:rsidRPr="009B43A8" w:rsidRDefault="00700A1E" w:rsidP="004462F1">
            <w:pPr>
              <w:jc w:val="right"/>
              <w:rPr>
                <w:rFonts w:cs="Arial"/>
                <w:b/>
                <w:color w:val="212C35"/>
                <w:sz w:val="44"/>
              </w:rPr>
            </w:pPr>
            <w:r>
              <w:rPr>
                <w:rFonts w:cs="Arial"/>
                <w:b/>
                <w:color w:val="212C35"/>
                <w:sz w:val="44"/>
              </w:rPr>
              <w:t>Anhang 10</w:t>
            </w:r>
          </w:p>
          <w:p w14:paraId="7A0596C4" w14:textId="27CC1A1D" w:rsidR="00310ACB" w:rsidRPr="00FB3F7D" w:rsidRDefault="00B47624" w:rsidP="00700A1E">
            <w:pPr>
              <w:spacing w:before="120"/>
              <w:jc w:val="right"/>
              <w:rPr>
                <w:rFonts w:cs="Arial"/>
                <w:b/>
                <w:color w:val="212C35"/>
                <w:sz w:val="44"/>
              </w:rPr>
            </w:pPr>
            <w:r w:rsidRPr="00B47624">
              <w:rPr>
                <w:rFonts w:cs="Arial"/>
                <w:b/>
                <w:color w:val="212C35"/>
                <w:sz w:val="44"/>
              </w:rPr>
              <w:t xml:space="preserve">Abnahmeprotokoll  </w:t>
            </w:r>
            <w:r w:rsidR="00310ACB" w:rsidRPr="009B43A8">
              <w:rPr>
                <w:rFonts w:cs="Arial"/>
                <w:b/>
                <w:color w:val="212C35"/>
                <w:sz w:val="44"/>
              </w:rPr>
              <w:t xml:space="preserve"> </w:t>
            </w:r>
          </w:p>
        </w:tc>
      </w:tr>
      <w:tr w:rsidR="00310ACB" w:rsidRPr="009B43A8" w14:paraId="715BFF1E" w14:textId="77777777" w:rsidTr="004462F1">
        <w:trPr>
          <w:cantSplit/>
        </w:trPr>
        <w:tc>
          <w:tcPr>
            <w:tcW w:w="8504" w:type="dxa"/>
            <w:shd w:val="clear" w:color="auto" w:fill="EBEBEB"/>
          </w:tcPr>
          <w:p w14:paraId="18AAF3E9" w14:textId="77777777" w:rsidR="00310ACB" w:rsidRPr="009B43A8" w:rsidRDefault="00310ACB" w:rsidP="004462F1">
            <w:pPr>
              <w:rPr>
                <w:rFonts w:cs="Arial"/>
              </w:rPr>
            </w:pPr>
          </w:p>
        </w:tc>
      </w:tr>
      <w:tr w:rsidR="00310ACB" w:rsidRPr="009B43A8" w14:paraId="79F34154" w14:textId="77777777" w:rsidTr="004462F1">
        <w:trPr>
          <w:cantSplit/>
          <w:trHeight w:val="2268"/>
        </w:trPr>
        <w:tc>
          <w:tcPr>
            <w:tcW w:w="8504" w:type="dxa"/>
          </w:tcPr>
          <w:p w14:paraId="71571B0E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</w:p>
          <w:p w14:paraId="35B5DD5A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 xml:space="preserve">EU-Vergabeverfahren </w:t>
            </w:r>
          </w:p>
          <w:p w14:paraId="1CF98383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>„</w:t>
            </w:r>
            <w:r>
              <w:rPr>
                <w:rFonts w:cs="Arial"/>
                <w:color w:val="A6A6A6" w:themeColor="background1" w:themeShade="A6"/>
                <w:sz w:val="32"/>
              </w:rPr>
              <w:t>Druckumgebung</w:t>
            </w:r>
            <w:r w:rsidRPr="009B43A8">
              <w:rPr>
                <w:rFonts w:cs="Arial"/>
                <w:color w:val="A6A6A6" w:themeColor="background1" w:themeShade="A6"/>
                <w:sz w:val="32"/>
              </w:rPr>
              <w:t>“</w:t>
            </w:r>
          </w:p>
          <w:p w14:paraId="2B370CD0" w14:textId="77777777" w:rsidR="00310ACB" w:rsidRPr="009B43A8" w:rsidRDefault="00310ACB" w:rsidP="004462F1">
            <w:pPr>
              <w:jc w:val="right"/>
              <w:rPr>
                <w:rFonts w:cs="Arial"/>
                <w:sz w:val="32"/>
              </w:rPr>
            </w:pPr>
          </w:p>
        </w:tc>
      </w:tr>
    </w:tbl>
    <w:p w14:paraId="38FA1A60" w14:textId="0B8474CD" w:rsidR="00A7369E" w:rsidRDefault="00A7369E" w:rsidP="00D51C45">
      <w:pPr>
        <w:tabs>
          <w:tab w:val="left" w:pos="1605"/>
        </w:tabs>
      </w:pPr>
    </w:p>
    <w:p w14:paraId="38FA1A61" w14:textId="5527B490" w:rsidR="00A7369E" w:rsidRDefault="00A7369E" w:rsidP="00D51C45"/>
    <w:p w14:paraId="38FA1A62" w14:textId="77777777" w:rsidR="00895194" w:rsidRDefault="00895194" w:rsidP="00D51C45">
      <w:pPr>
        <w:pStyle w:val="KUBTitel"/>
        <w:jc w:val="both"/>
        <w:sectPr w:rsidR="00895194" w:rsidSect="00C33D84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268" w:right="1701" w:bottom="1701" w:left="1701" w:header="2098" w:footer="1247" w:gutter="0"/>
          <w:cols w:space="708"/>
          <w:titlePg/>
          <w:docGrid w:linePitch="360"/>
        </w:sectPr>
      </w:pPr>
    </w:p>
    <w:p w14:paraId="16555022" w14:textId="77777777" w:rsidR="002B3007" w:rsidRDefault="002B3007" w:rsidP="00B32FE2"/>
    <w:p w14:paraId="144B9625" w14:textId="77777777" w:rsidR="00B32FE2" w:rsidRDefault="00B32FE2" w:rsidP="00B32FE2"/>
    <w:p w14:paraId="4403B85F" w14:textId="77777777" w:rsidR="00B47624" w:rsidRDefault="00B47624" w:rsidP="00B32FE2"/>
    <w:p w14:paraId="4C4C5E5B" w14:textId="77777777" w:rsidR="00B32FE2" w:rsidRDefault="00B32FE2" w:rsidP="00B32FE2"/>
    <w:p w14:paraId="4BF9F597" w14:textId="77777777" w:rsidR="00B32FE2" w:rsidRDefault="00B32FE2" w:rsidP="00B32FE2"/>
    <w:p w14:paraId="38AD9D4D" w14:textId="77777777" w:rsidR="00B32FE2" w:rsidRDefault="00B32FE2" w:rsidP="00B32FE2"/>
    <w:p w14:paraId="600A8F38" w14:textId="77777777" w:rsidR="00B32FE2" w:rsidRDefault="00B32FE2" w:rsidP="00B32FE2"/>
    <w:p w14:paraId="2D9FC453" w14:textId="51239E94" w:rsidR="00E029D7" w:rsidRDefault="00B47624" w:rsidP="00700A1E">
      <w:pPr>
        <w:spacing w:after="200" w:line="300" w:lineRule="atLeast"/>
        <w:jc w:val="center"/>
        <w:rPr>
          <w:rFonts w:cs="Segoe UI"/>
          <w:b/>
          <w:sz w:val="28"/>
          <w:szCs w:val="28"/>
        </w:rPr>
      </w:pPr>
      <w:r w:rsidRPr="00B47624">
        <w:rPr>
          <w:rFonts w:cs="Segoe UI"/>
          <w:b/>
          <w:sz w:val="28"/>
          <w:szCs w:val="28"/>
        </w:rPr>
        <w:lastRenderedPageBreak/>
        <w:t>Abnahmeprotokoll</w:t>
      </w:r>
      <w:r w:rsidR="00E029D7">
        <w:rPr>
          <w:rFonts w:cs="Segoe UI"/>
          <w:b/>
          <w:sz w:val="28"/>
          <w:szCs w:val="28"/>
        </w:rPr>
        <w:t xml:space="preserve"> </w:t>
      </w:r>
      <w:r w:rsidR="00B0697F">
        <w:rPr>
          <w:rFonts w:cs="Segoe UI"/>
          <w:b/>
          <w:sz w:val="28"/>
          <w:szCs w:val="28"/>
        </w:rPr>
        <w:t>Druckumgebung</w:t>
      </w:r>
    </w:p>
    <w:p w14:paraId="19E21E73" w14:textId="77777777" w:rsidR="00E029D7" w:rsidRPr="00B47624" w:rsidRDefault="00E029D7" w:rsidP="00E029D7">
      <w:pPr>
        <w:spacing w:after="200" w:line="300" w:lineRule="atLeast"/>
        <w:jc w:val="center"/>
        <w:rPr>
          <w:rFonts w:cs="Segoe UI"/>
          <w:b/>
          <w:sz w:val="28"/>
          <w:szCs w:val="28"/>
        </w:rPr>
      </w:pPr>
    </w:p>
    <w:p w14:paraId="79D2AE9F" w14:textId="77777777" w:rsidR="00B47624" w:rsidRPr="00B47624" w:rsidRDefault="00B47624" w:rsidP="00B47624">
      <w:pPr>
        <w:pStyle w:val="berschrift1"/>
      </w:pPr>
      <w:r w:rsidRPr="00B47624">
        <w:t xml:space="preserve">Übersicht </w:t>
      </w:r>
    </w:p>
    <w:p w14:paraId="22820AA4" w14:textId="1642D2A1" w:rsidR="00B47624" w:rsidRPr="00B47624" w:rsidRDefault="00B47624" w:rsidP="00B47624">
      <w:pPr>
        <w:pStyle w:val="KUBberschrift2"/>
      </w:pPr>
      <w:r w:rsidRPr="00B47624">
        <w:t>Auftraggeber/ Auftragnehmer</w:t>
      </w:r>
    </w:p>
    <w:tbl>
      <w:tblPr>
        <w:tblW w:w="4909" w:type="pct"/>
        <w:tblInd w:w="79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2315"/>
        <w:gridCol w:w="6019"/>
      </w:tblGrid>
      <w:tr w:rsidR="00B47624" w:rsidRPr="00B47624" w14:paraId="120C73D4" w14:textId="77777777" w:rsidTr="00024A2E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1DEF93C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Auftraggeber</w:t>
            </w:r>
          </w:p>
        </w:tc>
      </w:tr>
      <w:tr w:rsidR="00B47624" w:rsidRPr="00B47624" w14:paraId="3417C09E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3767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Name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246A" w14:textId="422C409A" w:rsidR="00B47624" w:rsidRPr="00C71B0C" w:rsidRDefault="00B47624" w:rsidP="00B47624">
            <w:pPr>
              <w:spacing w:after="200" w:line="300" w:lineRule="atLeast"/>
              <w:jc w:val="left"/>
              <w:rPr>
                <w:rFonts w:cs="Segoe UI"/>
                <w:b/>
              </w:rPr>
            </w:pPr>
            <w:proofErr w:type="spellStart"/>
            <w:r w:rsidRPr="00B47624">
              <w:rPr>
                <w:rFonts w:cs="Segoe UI"/>
                <w:b/>
              </w:rPr>
              <w:t>kubus</w:t>
            </w:r>
            <w:proofErr w:type="spellEnd"/>
            <w:r w:rsidRPr="00B47624">
              <w:rPr>
                <w:rFonts w:cs="Segoe UI"/>
                <w:b/>
              </w:rPr>
              <w:t xml:space="preserve"> IT - Arbeitsgemeinschaft von Körperschaften des </w:t>
            </w:r>
            <w:r w:rsidR="00C71B0C">
              <w:rPr>
                <w:rFonts w:cs="Segoe UI"/>
                <w:b/>
              </w:rPr>
              <w:t xml:space="preserve">               </w:t>
            </w:r>
            <w:r w:rsidRPr="00B47624">
              <w:rPr>
                <w:rFonts w:cs="Segoe UI"/>
                <w:b/>
              </w:rPr>
              <w:t xml:space="preserve">öffentlichen Rechts </w:t>
            </w:r>
            <w:proofErr w:type="spellStart"/>
            <w:r w:rsidRPr="00B47624">
              <w:rPr>
                <w:rFonts w:cs="Segoe UI"/>
                <w:b/>
              </w:rPr>
              <w:t>eGbR</w:t>
            </w:r>
            <w:proofErr w:type="spellEnd"/>
          </w:p>
        </w:tc>
      </w:tr>
      <w:tr w:rsidR="00B47624" w:rsidRPr="00B47624" w14:paraId="50CCB91E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52A2B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Anschrift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7304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  <w:lang w:val="en-US"/>
              </w:rPr>
            </w:pPr>
            <w:r w:rsidRPr="00B47624">
              <w:rPr>
                <w:rFonts w:cs="Segoe UI"/>
                <w:lang w:val="en-US"/>
              </w:rPr>
              <w:t>Friedrich-Puchta-</w:t>
            </w:r>
            <w:proofErr w:type="spellStart"/>
            <w:r w:rsidRPr="00B47624">
              <w:rPr>
                <w:rFonts w:cs="Segoe UI"/>
                <w:lang w:val="en-US"/>
              </w:rPr>
              <w:t>Straße</w:t>
            </w:r>
            <w:proofErr w:type="spellEnd"/>
            <w:r w:rsidRPr="00B47624">
              <w:rPr>
                <w:rFonts w:cs="Segoe UI"/>
                <w:lang w:val="en-US"/>
              </w:rPr>
              <w:t xml:space="preserve"> 27</w:t>
            </w:r>
          </w:p>
          <w:p w14:paraId="649C0730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  <w:lang w:val="en-US"/>
              </w:rPr>
            </w:pPr>
            <w:r w:rsidRPr="00B47624">
              <w:rPr>
                <w:rFonts w:cs="Segoe UI"/>
                <w:lang w:val="en-US"/>
              </w:rPr>
              <w:t>95444 Bayreuth</w:t>
            </w:r>
          </w:p>
        </w:tc>
      </w:tr>
      <w:tr w:rsidR="00B47624" w:rsidRPr="00B47624" w14:paraId="21484CC8" w14:textId="77777777" w:rsidTr="00024A2E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8E69754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Auftragnehmer</w:t>
            </w:r>
          </w:p>
        </w:tc>
      </w:tr>
      <w:tr w:rsidR="00B47624" w:rsidRPr="00B47624" w14:paraId="1620C03C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5145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Name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C240" w14:textId="77777777" w:rsidR="00B47624" w:rsidRPr="00E029D7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E029D7">
              <w:rPr>
                <w:rFonts w:cs="Segoe UI"/>
                <w:b/>
              </w:rPr>
              <w:t>&lt;Bezeichnung Partei 2&gt;</w:t>
            </w:r>
          </w:p>
        </w:tc>
      </w:tr>
      <w:tr w:rsidR="00B47624" w:rsidRPr="00B47624" w14:paraId="75ED9711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6D01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Anschrift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8378" w14:textId="77777777" w:rsidR="00B47624" w:rsidRPr="00E029D7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E029D7">
              <w:rPr>
                <w:rFonts w:cs="Segoe UI"/>
              </w:rPr>
              <w:t>&lt;Adresse&gt;</w:t>
            </w:r>
          </w:p>
        </w:tc>
      </w:tr>
    </w:tbl>
    <w:p w14:paraId="5265833F" w14:textId="25F22580" w:rsidR="00B0697F" w:rsidRPr="00B47624" w:rsidRDefault="00B0697F" w:rsidP="00B0697F">
      <w:pPr>
        <w:pStyle w:val="KUBberschrift2"/>
      </w:pPr>
      <w:r>
        <w:t>Vertrag Druckumgebung</w:t>
      </w:r>
    </w:p>
    <w:tbl>
      <w:tblPr>
        <w:tblW w:w="4909" w:type="pct"/>
        <w:tblInd w:w="79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2315"/>
        <w:gridCol w:w="6019"/>
      </w:tblGrid>
      <w:tr w:rsidR="00B47624" w:rsidRPr="00B47624" w14:paraId="40D7D865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59AAF8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Verweis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00E82C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Dokument</w:t>
            </w:r>
          </w:p>
        </w:tc>
      </w:tr>
      <w:tr w:rsidR="00B47624" w:rsidRPr="00B47624" w14:paraId="72198772" w14:textId="77777777" w:rsidTr="00024A2E">
        <w:trPr>
          <w:cantSplit/>
        </w:trPr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A5B9" w14:textId="77777777" w:rsidR="00B0697F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 xml:space="preserve">Vertrag </w:t>
            </w:r>
          </w:p>
          <w:p w14:paraId="3395708F" w14:textId="1B465215" w:rsidR="00B47624" w:rsidRPr="00B47624" w:rsidRDefault="00B0697F" w:rsidP="00B47624">
            <w:pPr>
              <w:spacing w:after="120" w:line="259" w:lineRule="auto"/>
              <w:rPr>
                <w:rFonts w:cs="Segoe UI"/>
              </w:rPr>
            </w:pPr>
            <w:r>
              <w:rPr>
                <w:rFonts w:cs="Segoe UI"/>
              </w:rPr>
              <w:t>Druckumgebung</w:t>
            </w:r>
          </w:p>
        </w:tc>
        <w:tc>
          <w:tcPr>
            <w:tcW w:w="3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FDF0" w14:textId="14D6C7BD" w:rsidR="00B47624" w:rsidRPr="00B47624" w:rsidRDefault="00B47624" w:rsidP="00B47624">
            <w:pPr>
              <w:spacing w:after="120" w:line="259" w:lineRule="auto"/>
              <w:rPr>
                <w:rFonts w:cs="Segoe UI"/>
                <w:highlight w:val="yellow"/>
              </w:rPr>
            </w:pPr>
            <w:r w:rsidRPr="00E029D7">
              <w:rPr>
                <w:rFonts w:cs="Segoe UI"/>
              </w:rPr>
              <w:t>&lt;Beschreibung weiterer relevanter Unterlagen, z.B.</w:t>
            </w:r>
            <w:r w:rsidR="00E029D7" w:rsidRPr="00E029D7">
              <w:rPr>
                <w:rFonts w:cs="Segoe UI"/>
              </w:rPr>
              <w:t xml:space="preserve"> </w:t>
            </w:r>
            <w:r w:rsidRPr="00E029D7">
              <w:rPr>
                <w:rFonts w:cs="Segoe UI"/>
              </w:rPr>
              <w:t>Leistungsbeschreibun</w:t>
            </w:r>
            <w:r w:rsidR="00E029D7" w:rsidRPr="00E029D7">
              <w:rPr>
                <w:rFonts w:cs="Segoe UI"/>
              </w:rPr>
              <w:t>g</w:t>
            </w:r>
            <w:r w:rsidR="00E029D7">
              <w:rPr>
                <w:rFonts w:cs="Segoe UI"/>
              </w:rPr>
              <w:t>, Bedarfsplan</w:t>
            </w:r>
            <w:r w:rsidRPr="00E029D7">
              <w:rPr>
                <w:rFonts w:cs="Segoe UI"/>
              </w:rPr>
              <w:t>&gt;</w:t>
            </w:r>
          </w:p>
        </w:tc>
      </w:tr>
    </w:tbl>
    <w:p w14:paraId="6064823A" w14:textId="77777777" w:rsidR="00E029D7" w:rsidRDefault="00E029D7" w:rsidP="00E029D7"/>
    <w:p w14:paraId="0828F060" w14:textId="77777777" w:rsidR="00E029D7" w:rsidRDefault="00E029D7" w:rsidP="00E029D7"/>
    <w:p w14:paraId="2D277E3C" w14:textId="77777777" w:rsidR="00E029D7" w:rsidRDefault="00E029D7" w:rsidP="00E029D7"/>
    <w:p w14:paraId="4DC9EA9A" w14:textId="77777777" w:rsidR="00E029D7" w:rsidRDefault="00E029D7" w:rsidP="00E029D7"/>
    <w:p w14:paraId="09181388" w14:textId="77777777" w:rsidR="00E029D7" w:rsidRDefault="00E029D7" w:rsidP="00E029D7"/>
    <w:p w14:paraId="73921BDE" w14:textId="77777777" w:rsidR="00E029D7" w:rsidRDefault="00E029D7" w:rsidP="00E029D7"/>
    <w:p w14:paraId="1AA61957" w14:textId="77777777" w:rsidR="00E029D7" w:rsidRDefault="00E029D7" w:rsidP="00E029D7"/>
    <w:p w14:paraId="0C0253AE" w14:textId="77777777" w:rsidR="00E029D7" w:rsidRDefault="00E029D7" w:rsidP="00E029D7"/>
    <w:p w14:paraId="5E2C596F" w14:textId="546A45BD" w:rsidR="00E029D7" w:rsidRPr="00E029D7" w:rsidRDefault="00E029D7" w:rsidP="00E029D7">
      <w:pPr>
        <w:pStyle w:val="KUBberschrift1"/>
      </w:pPr>
      <w:r>
        <w:lastRenderedPageBreak/>
        <w:t>L</w:t>
      </w:r>
      <w:r w:rsidRPr="00E029D7">
        <w:t>eistungen/Abnahmegegenstand</w:t>
      </w:r>
    </w:p>
    <w:p w14:paraId="2B8224AC" w14:textId="3AC5A976" w:rsidR="00E029D7" w:rsidRPr="00E029D7" w:rsidRDefault="00B47624" w:rsidP="00E029D7">
      <w:pPr>
        <w:spacing w:after="200" w:line="300" w:lineRule="atLeast"/>
        <w:rPr>
          <w:rFonts w:cs="Segoe UI"/>
          <w:szCs w:val="18"/>
        </w:rPr>
      </w:pPr>
      <w:r w:rsidRPr="00E029D7">
        <w:rPr>
          <w:rFonts w:cs="Segoe UI"/>
          <w:szCs w:val="18"/>
        </w:rPr>
        <w:t>Im Folgenden werden die durch den Auftragnehmer erbrachten Leistungen bzw. Abnahmegegenstände tabellarisch aufgeführt. Details hinsichtlich der zu erbringenden Leistungen sind den unter Ziffer 1.2 genannten Dokumenten zu entnehmen.</w:t>
      </w:r>
    </w:p>
    <w:tbl>
      <w:tblPr>
        <w:tblW w:w="5094" w:type="pct"/>
        <w:tblInd w:w="-8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3118"/>
        <w:gridCol w:w="5530"/>
      </w:tblGrid>
      <w:tr w:rsidR="00B47624" w:rsidRPr="00B47624" w14:paraId="393637D7" w14:textId="77777777" w:rsidTr="00C71B0C">
        <w:trPr>
          <w:cantSplit/>
        </w:trPr>
        <w:tc>
          <w:tcPr>
            <w:tcW w:w="1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980BBD" w14:textId="77777777" w:rsidR="00B0697F" w:rsidRDefault="00B47624" w:rsidP="00E029D7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Leistung/</w:t>
            </w:r>
          </w:p>
          <w:p w14:paraId="1F93BCBE" w14:textId="0CD40387" w:rsidR="00B47624" w:rsidRPr="00B47624" w:rsidRDefault="00B47624" w:rsidP="00E029D7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Abnahmegegenstand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BC8B3C" w14:textId="77777777" w:rsidR="00B47624" w:rsidRPr="00B47624" w:rsidRDefault="00B47624" w:rsidP="00E029D7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Beschreibung</w:t>
            </w:r>
          </w:p>
        </w:tc>
      </w:tr>
      <w:tr w:rsidR="00B47624" w:rsidRPr="00B47624" w14:paraId="2C32F9D2" w14:textId="77777777" w:rsidTr="00C71B0C">
        <w:trPr>
          <w:cantSplit/>
        </w:trPr>
        <w:tc>
          <w:tcPr>
            <w:tcW w:w="1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2E1E" w14:textId="716FFAFF" w:rsidR="00C71B0C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 xml:space="preserve">&lt;Bezeichnung der Leistung/des </w:t>
            </w:r>
          </w:p>
          <w:p w14:paraId="7009120A" w14:textId="30942131" w:rsidR="00B47624" w:rsidRPr="00E029D7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>Abnahmegegenstands&gt;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FFCC" w14:textId="77777777" w:rsidR="00B47624" w:rsidRPr="00E029D7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>&lt;Eindeutige Beschreibung mit Verweis auf die Dokumente, in denen die Leistung beschrieben ist&gt;</w:t>
            </w:r>
          </w:p>
        </w:tc>
      </w:tr>
      <w:tr w:rsidR="00B47624" w:rsidRPr="00B47624" w14:paraId="2B13052B" w14:textId="77777777" w:rsidTr="00C71B0C">
        <w:trPr>
          <w:cantSplit/>
          <w:trHeight w:val="23"/>
        </w:trPr>
        <w:tc>
          <w:tcPr>
            <w:tcW w:w="1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C49CF" w14:textId="77777777" w:rsidR="00C71B0C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 xml:space="preserve">&lt;Bezeichnung der </w:t>
            </w:r>
          </w:p>
          <w:p w14:paraId="1A715A68" w14:textId="03C87A66" w:rsidR="00C71B0C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 xml:space="preserve">Leistung/des </w:t>
            </w:r>
          </w:p>
          <w:p w14:paraId="3AA6B66B" w14:textId="1057FC29" w:rsidR="00B47624" w:rsidRPr="00E029D7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>Abnahmegegenstands&gt;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301B" w14:textId="77777777" w:rsidR="00B47624" w:rsidRDefault="00B47624" w:rsidP="00C71B0C">
            <w:pPr>
              <w:spacing w:after="120" w:line="259" w:lineRule="auto"/>
              <w:jc w:val="left"/>
              <w:rPr>
                <w:rFonts w:cs="Segoe UI"/>
              </w:rPr>
            </w:pPr>
            <w:r w:rsidRPr="00E029D7">
              <w:rPr>
                <w:rFonts w:cs="Segoe UI"/>
              </w:rPr>
              <w:t>&lt;Eindeutige Beschreibung mit Verweis auf die Dokumente, in denen die Leistung beschrieben ist&gt;</w:t>
            </w:r>
          </w:p>
          <w:p w14:paraId="28B10B80" w14:textId="77777777" w:rsidR="00E029D7" w:rsidRPr="00E029D7" w:rsidRDefault="00E029D7" w:rsidP="00C71B0C">
            <w:pPr>
              <w:spacing w:after="120" w:line="259" w:lineRule="auto"/>
              <w:jc w:val="left"/>
              <w:rPr>
                <w:rFonts w:cs="Segoe UI"/>
              </w:rPr>
            </w:pPr>
          </w:p>
        </w:tc>
      </w:tr>
    </w:tbl>
    <w:p w14:paraId="13BA0A08" w14:textId="77777777" w:rsidR="00B47624" w:rsidRPr="00B47624" w:rsidRDefault="00B47624" w:rsidP="00B47624">
      <w:pPr>
        <w:spacing w:after="120" w:line="259" w:lineRule="auto"/>
        <w:rPr>
          <w:rFonts w:cs="Segoe UI"/>
        </w:rPr>
      </w:pPr>
      <w:r w:rsidRPr="00B47624">
        <w:rPr>
          <w:rFonts w:cs="Segoe UI"/>
        </w:rPr>
        <w:br w:type="page"/>
      </w:r>
    </w:p>
    <w:p w14:paraId="631F8C5A" w14:textId="77777777" w:rsidR="00B47624" w:rsidRPr="00B47624" w:rsidRDefault="00B47624" w:rsidP="00E029D7">
      <w:pPr>
        <w:pStyle w:val="KUBberschrift1"/>
      </w:pPr>
      <w:r w:rsidRPr="00B47624">
        <w:lastRenderedPageBreak/>
        <w:t>Ergebnis der Abnahmeprüfung</w:t>
      </w:r>
    </w:p>
    <w:p w14:paraId="04082F1F" w14:textId="49046225" w:rsidR="00E029D7" w:rsidRDefault="00B47624" w:rsidP="00E029D7">
      <w:pPr>
        <w:spacing w:after="200" w:line="300" w:lineRule="atLeast"/>
        <w:rPr>
          <w:rFonts w:cs="Segoe UI"/>
          <w:szCs w:val="18"/>
        </w:rPr>
      </w:pPr>
      <w:r w:rsidRPr="00E029D7">
        <w:rPr>
          <w:rFonts w:cs="Segoe UI"/>
          <w:szCs w:val="18"/>
        </w:rPr>
        <w:t xml:space="preserve">Im Folgenden wird die Bewertung der durch den Auftragnehmer erbrachten Leistungen bzw. Abnahmegegenstände anhand der Abnahmekriterien tabellarisch aufgeführt. </w:t>
      </w:r>
    </w:p>
    <w:tbl>
      <w:tblPr>
        <w:tblW w:w="5429" w:type="pct"/>
        <w:tblInd w:w="-150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2411"/>
        <w:gridCol w:w="2553"/>
        <w:gridCol w:w="2693"/>
        <w:gridCol w:w="1559"/>
      </w:tblGrid>
      <w:tr w:rsidR="00E029D7" w:rsidRPr="00E029D7" w14:paraId="146C9421" w14:textId="77777777" w:rsidTr="00B0697F">
        <w:trPr>
          <w:cantSplit/>
        </w:trPr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F82CD3" w14:textId="42C708A6" w:rsidR="00E029D7" w:rsidRPr="00E029D7" w:rsidRDefault="00E029D7" w:rsidP="00B0697F">
            <w:pPr>
              <w:spacing w:after="200" w:line="300" w:lineRule="atLeast"/>
              <w:jc w:val="center"/>
              <w:rPr>
                <w:rFonts w:cs="Segoe UI"/>
                <w:b/>
                <w:szCs w:val="18"/>
              </w:rPr>
            </w:pPr>
            <w:r w:rsidRPr="00E029D7">
              <w:rPr>
                <w:rFonts w:cs="Segoe UI"/>
                <w:b/>
                <w:szCs w:val="18"/>
              </w:rPr>
              <w:t>Leistung/</w:t>
            </w:r>
            <w:r w:rsidR="00B0697F">
              <w:rPr>
                <w:rFonts w:cs="Segoe UI"/>
                <w:b/>
                <w:szCs w:val="18"/>
              </w:rPr>
              <w:br/>
            </w:r>
            <w:r w:rsidRPr="00E029D7">
              <w:rPr>
                <w:rFonts w:cs="Segoe UI"/>
                <w:b/>
                <w:szCs w:val="18"/>
              </w:rPr>
              <w:t>Abnahmegegenstand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DC8115" w14:textId="77777777" w:rsidR="00E029D7" w:rsidRPr="00E029D7" w:rsidRDefault="00E029D7" w:rsidP="00B0697F">
            <w:pPr>
              <w:spacing w:after="200" w:line="300" w:lineRule="atLeast"/>
              <w:jc w:val="center"/>
              <w:rPr>
                <w:rFonts w:cs="Segoe UI"/>
                <w:b/>
                <w:szCs w:val="18"/>
              </w:rPr>
            </w:pPr>
            <w:r w:rsidRPr="00E029D7">
              <w:rPr>
                <w:rFonts w:cs="Segoe UI"/>
                <w:b/>
                <w:szCs w:val="18"/>
              </w:rPr>
              <w:t>Abnahmekriterien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50C1B8" w14:textId="77777777" w:rsidR="00E029D7" w:rsidRPr="00E029D7" w:rsidRDefault="00E029D7" w:rsidP="00B0697F">
            <w:pPr>
              <w:spacing w:after="200" w:line="300" w:lineRule="atLeast"/>
              <w:jc w:val="center"/>
              <w:rPr>
                <w:rFonts w:cs="Segoe UI"/>
                <w:b/>
                <w:szCs w:val="18"/>
              </w:rPr>
            </w:pPr>
            <w:r w:rsidRPr="00E029D7">
              <w:rPr>
                <w:rFonts w:cs="Segoe UI"/>
                <w:b/>
                <w:szCs w:val="18"/>
              </w:rPr>
              <w:t>Bewertung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0248770" w14:textId="77777777" w:rsidR="00E029D7" w:rsidRPr="00E029D7" w:rsidRDefault="00E029D7" w:rsidP="00B0697F">
            <w:pPr>
              <w:spacing w:after="200" w:line="300" w:lineRule="atLeast"/>
              <w:jc w:val="center"/>
              <w:rPr>
                <w:rFonts w:cs="Segoe UI"/>
                <w:b/>
                <w:szCs w:val="18"/>
              </w:rPr>
            </w:pPr>
            <w:r w:rsidRPr="00E029D7">
              <w:rPr>
                <w:rFonts w:cs="Segoe UI"/>
                <w:b/>
                <w:szCs w:val="18"/>
              </w:rPr>
              <w:t>Abnahmehindernd</w:t>
            </w:r>
          </w:p>
        </w:tc>
      </w:tr>
      <w:tr w:rsidR="00E029D7" w:rsidRPr="00E029D7" w14:paraId="4965E8B3" w14:textId="77777777" w:rsidTr="00B0697F">
        <w:trPr>
          <w:cantSplit/>
        </w:trPr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718F" w14:textId="77777777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E029D7">
              <w:rPr>
                <w:rFonts w:cs="Segoe UI"/>
                <w:szCs w:val="18"/>
              </w:rPr>
              <w:t>&lt;Bezeichnung der Leistung / des Abnahme</w:t>
            </w:r>
            <w:r w:rsidRPr="00E029D7">
              <w:rPr>
                <w:rFonts w:cs="Segoe UI"/>
                <w:szCs w:val="18"/>
              </w:rPr>
              <w:softHyphen/>
              <w:t>gegenstands&gt;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4C4E" w14:textId="77777777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E029D7">
              <w:rPr>
                <w:rFonts w:cs="Segoe UI"/>
                <w:szCs w:val="18"/>
              </w:rPr>
              <w:t xml:space="preserve">&lt;Eindeutige Beschreibung der </w:t>
            </w:r>
            <w:proofErr w:type="spellStart"/>
            <w:r w:rsidRPr="00E029D7">
              <w:rPr>
                <w:rFonts w:cs="Segoe UI"/>
                <w:szCs w:val="18"/>
              </w:rPr>
              <w:t>Kritierien</w:t>
            </w:r>
            <w:proofErr w:type="spellEnd"/>
            <w:r w:rsidRPr="00E029D7">
              <w:rPr>
                <w:rFonts w:cs="Segoe UI"/>
                <w:szCs w:val="18"/>
              </w:rPr>
              <w:t>&gt;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11B9" w14:textId="77777777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E029D7">
              <w:rPr>
                <w:rFonts w:cs="Segoe UI"/>
                <w:szCs w:val="18"/>
              </w:rPr>
              <w:t>&lt;Eindeutige Beschreibung, inwieweit die Abnahmekriterien als erfüllt angesehen werden&gt;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A153" w14:textId="77777777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E029D7">
              <w:rPr>
                <w:rFonts w:cs="Segoe UI"/>
                <w:szCs w:val="18"/>
              </w:rPr>
              <w:t>&lt;Zutreffendes ankreuzen&gt;</w:t>
            </w:r>
          </w:p>
          <w:p w14:paraId="62B9D30E" w14:textId="77777777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proofErr w:type="gramStart"/>
            <w:r w:rsidRPr="00E029D7">
              <w:rPr>
                <w:rFonts w:cs="Segoe UI"/>
                <w:szCs w:val="18"/>
              </w:rPr>
              <w:t>&lt;[</w:t>
            </w:r>
            <w:proofErr w:type="gramEnd"/>
            <w:r w:rsidRPr="00E029D7">
              <w:rPr>
                <w:rFonts w:cs="Segoe UI"/>
                <w:szCs w:val="18"/>
              </w:rPr>
              <w:t xml:space="preserve"> ] Ja&gt;</w:t>
            </w:r>
          </w:p>
          <w:p w14:paraId="0DE29B21" w14:textId="37DBF7DC" w:rsidR="00E029D7" w:rsidRPr="00E029D7" w:rsidRDefault="00E029D7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proofErr w:type="gramStart"/>
            <w:r w:rsidRPr="00E029D7">
              <w:rPr>
                <w:rFonts w:cs="Segoe UI"/>
                <w:szCs w:val="18"/>
              </w:rPr>
              <w:t>&lt;[</w:t>
            </w:r>
            <w:proofErr w:type="gramEnd"/>
            <w:r w:rsidR="00C71B0C">
              <w:rPr>
                <w:rFonts w:cs="Segoe UI"/>
                <w:szCs w:val="18"/>
              </w:rPr>
              <w:t xml:space="preserve"> </w:t>
            </w:r>
            <w:r w:rsidRPr="00E029D7">
              <w:rPr>
                <w:rFonts w:cs="Segoe UI"/>
                <w:szCs w:val="18"/>
              </w:rPr>
              <w:t>] Nein&gt;</w:t>
            </w:r>
          </w:p>
        </w:tc>
      </w:tr>
      <w:tr w:rsidR="00B0697F" w:rsidRPr="00E029D7" w14:paraId="4E9DE3B2" w14:textId="77777777" w:rsidTr="00B0697F">
        <w:trPr>
          <w:cantSplit/>
        </w:trPr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4DB9" w14:textId="65801447" w:rsidR="00B0697F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>&lt;Bezeichnung der Leistung / des Abnahme</w:t>
            </w:r>
            <w:r w:rsidRPr="00B0697F">
              <w:rPr>
                <w:rFonts w:cs="Segoe UI"/>
                <w:szCs w:val="18"/>
              </w:rPr>
              <w:softHyphen/>
              <w:t>gegenstands&gt;</w:t>
            </w:r>
          </w:p>
          <w:p w14:paraId="6AC25A08" w14:textId="77777777" w:rsidR="00B0697F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</w:p>
          <w:p w14:paraId="7D217402" w14:textId="77777777" w:rsidR="00B0697F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</w:p>
          <w:p w14:paraId="4D9B7C35" w14:textId="77777777" w:rsidR="00B0697F" w:rsidRPr="00E029D7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CCFA" w14:textId="3E4BB21B" w:rsidR="00B0697F" w:rsidRPr="00E029D7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 xml:space="preserve">&lt;Eindeutige Beschreibung der </w:t>
            </w:r>
            <w:proofErr w:type="spellStart"/>
            <w:r w:rsidRPr="00B0697F">
              <w:rPr>
                <w:rFonts w:cs="Segoe UI"/>
                <w:szCs w:val="18"/>
              </w:rPr>
              <w:t>Kritierien</w:t>
            </w:r>
            <w:proofErr w:type="spellEnd"/>
            <w:r w:rsidRPr="00B0697F">
              <w:rPr>
                <w:rFonts w:cs="Segoe UI"/>
                <w:szCs w:val="18"/>
              </w:rPr>
              <w:t>&gt;</w:t>
            </w:r>
          </w:p>
        </w:tc>
        <w:tc>
          <w:tcPr>
            <w:tcW w:w="1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76DA" w14:textId="14B503C5" w:rsidR="00B0697F" w:rsidRPr="00E029D7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>&lt;Eindeutige Beschreibung, inwieweit die Abnahmekriterien als erfüllt angesehen werden&gt;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F0FA" w14:textId="77777777" w:rsidR="00B0697F" w:rsidRPr="00B0697F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>&lt;Zutreffendes ankreuzen&gt;</w:t>
            </w:r>
          </w:p>
          <w:p w14:paraId="488A8754" w14:textId="77777777" w:rsidR="00B0697F" w:rsidRPr="00B0697F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proofErr w:type="gramStart"/>
            <w:r w:rsidRPr="00B0697F">
              <w:rPr>
                <w:rFonts w:cs="Segoe UI"/>
                <w:szCs w:val="18"/>
              </w:rPr>
              <w:t>&lt;[</w:t>
            </w:r>
            <w:proofErr w:type="gramEnd"/>
            <w:r w:rsidRPr="00B0697F">
              <w:rPr>
                <w:rFonts w:cs="Segoe UI"/>
                <w:szCs w:val="18"/>
              </w:rPr>
              <w:t xml:space="preserve"> ] Ja&gt;</w:t>
            </w:r>
          </w:p>
          <w:p w14:paraId="7BC84F7A" w14:textId="4F5863DE" w:rsidR="00B0697F" w:rsidRPr="00E029D7" w:rsidRDefault="00B0697F" w:rsidP="00B0697F">
            <w:pPr>
              <w:spacing w:after="200" w:line="300" w:lineRule="atLeast"/>
              <w:jc w:val="left"/>
              <w:rPr>
                <w:rFonts w:cs="Segoe UI"/>
                <w:szCs w:val="18"/>
              </w:rPr>
            </w:pPr>
            <w:proofErr w:type="gramStart"/>
            <w:r w:rsidRPr="00B0697F">
              <w:rPr>
                <w:rFonts w:cs="Segoe UI"/>
                <w:szCs w:val="18"/>
              </w:rPr>
              <w:t>&lt;[</w:t>
            </w:r>
            <w:proofErr w:type="gramEnd"/>
            <w:r w:rsidR="00C71B0C">
              <w:rPr>
                <w:rFonts w:cs="Segoe UI"/>
                <w:szCs w:val="18"/>
              </w:rPr>
              <w:t xml:space="preserve"> </w:t>
            </w:r>
            <w:r w:rsidRPr="00B0697F">
              <w:rPr>
                <w:rFonts w:cs="Segoe UI"/>
                <w:szCs w:val="18"/>
              </w:rPr>
              <w:t>] Nein&gt;</w:t>
            </w:r>
          </w:p>
        </w:tc>
      </w:tr>
    </w:tbl>
    <w:p w14:paraId="2C2BA6B1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11CB4452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6D366E70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61A5E25E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399E6642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188560FE" w14:textId="77777777" w:rsidR="00E029D7" w:rsidRDefault="00E029D7" w:rsidP="00E029D7">
      <w:pPr>
        <w:spacing w:after="200" w:line="300" w:lineRule="atLeast"/>
        <w:rPr>
          <w:rFonts w:cs="Segoe UI"/>
          <w:szCs w:val="18"/>
        </w:rPr>
      </w:pPr>
    </w:p>
    <w:p w14:paraId="7F134B76" w14:textId="77777777" w:rsidR="00B0697F" w:rsidRDefault="00B0697F" w:rsidP="00E029D7">
      <w:pPr>
        <w:spacing w:after="200" w:line="300" w:lineRule="atLeast"/>
        <w:rPr>
          <w:rFonts w:cs="Segoe UI"/>
          <w:szCs w:val="18"/>
        </w:rPr>
      </w:pPr>
    </w:p>
    <w:p w14:paraId="7BF08314" w14:textId="77777777" w:rsidR="00B0697F" w:rsidRDefault="00B0697F" w:rsidP="00E029D7">
      <w:pPr>
        <w:spacing w:after="200" w:line="300" w:lineRule="atLeast"/>
        <w:rPr>
          <w:rFonts w:cs="Segoe UI"/>
          <w:szCs w:val="18"/>
        </w:rPr>
      </w:pPr>
    </w:p>
    <w:p w14:paraId="6A510E34" w14:textId="77777777" w:rsidR="00B0697F" w:rsidRPr="00E029D7" w:rsidRDefault="00B0697F" w:rsidP="00E029D7">
      <w:pPr>
        <w:spacing w:after="200" w:line="300" w:lineRule="atLeast"/>
        <w:rPr>
          <w:rFonts w:cs="Segoe UI"/>
          <w:szCs w:val="18"/>
        </w:rPr>
      </w:pPr>
    </w:p>
    <w:p w14:paraId="5594252E" w14:textId="77777777" w:rsidR="00B47624" w:rsidRPr="00B47624" w:rsidRDefault="00B47624" w:rsidP="00B0697F">
      <w:pPr>
        <w:pStyle w:val="KUBberschrift1"/>
      </w:pPr>
      <w:r w:rsidRPr="00B47624">
        <w:lastRenderedPageBreak/>
        <w:t>Abnahme</w:t>
      </w:r>
    </w:p>
    <w:p w14:paraId="2F6343EF" w14:textId="4EE5360B" w:rsidR="00B47624" w:rsidRPr="00B47624" w:rsidRDefault="00B47624" w:rsidP="00B0697F">
      <w:pPr>
        <w:pStyle w:val="KUBberschrift2"/>
      </w:pPr>
      <w:r w:rsidRPr="00B47624">
        <w:t>Erklärung</w:t>
      </w:r>
    </w:p>
    <w:p w14:paraId="0E31E2B9" w14:textId="65CEFA7B" w:rsidR="00B47624" w:rsidRPr="00B47624" w:rsidRDefault="00B47624" w:rsidP="00B47624">
      <w:pPr>
        <w:spacing w:after="120" w:line="259" w:lineRule="auto"/>
        <w:rPr>
          <w:rFonts w:cs="Segoe UI"/>
        </w:rPr>
      </w:pPr>
      <w:r w:rsidRPr="00B0697F">
        <w:rPr>
          <w:rFonts w:cs="Segoe UI"/>
        </w:rPr>
        <w:t>&lt;Eine der folgenden Abnahmeerklärungen ist anzukreuzen&gt;.</w:t>
      </w:r>
    </w:p>
    <w:p w14:paraId="2AD37DD8" w14:textId="77777777" w:rsidR="00B47624" w:rsidRPr="00B47624" w:rsidRDefault="00B47624" w:rsidP="00B47624">
      <w:pPr>
        <w:spacing w:after="120" w:line="259" w:lineRule="auto"/>
        <w:rPr>
          <w:rFonts w:cs="Segoe UI"/>
        </w:rPr>
      </w:pPr>
      <w:proofErr w:type="gramStart"/>
      <w:r w:rsidRPr="00B47624">
        <w:rPr>
          <w:rFonts w:cs="Segoe UI"/>
        </w:rPr>
        <w:t>[ ]</w:t>
      </w:r>
      <w:proofErr w:type="gramEnd"/>
      <w:r w:rsidRPr="00B47624">
        <w:rPr>
          <w:rFonts w:cs="Segoe UI"/>
        </w:rPr>
        <w:t xml:space="preserve"> Die oben beschriebenen Leistungen wurden gemäß den vertraglichen Anforderungen durch den Auftragnehmer erbracht und werden hiermit ohne weitere Bedingungen abgenommen.</w:t>
      </w:r>
    </w:p>
    <w:p w14:paraId="0E8F8883" w14:textId="77777777" w:rsidR="00B47624" w:rsidRPr="00B47624" w:rsidRDefault="00B47624" w:rsidP="00B47624">
      <w:pPr>
        <w:spacing w:after="120" w:line="259" w:lineRule="auto"/>
        <w:rPr>
          <w:rFonts w:cs="Segoe UI"/>
        </w:rPr>
      </w:pPr>
      <w:proofErr w:type="gramStart"/>
      <w:r w:rsidRPr="00B47624">
        <w:rPr>
          <w:rFonts w:cs="Segoe UI"/>
        </w:rPr>
        <w:t>[ ]</w:t>
      </w:r>
      <w:proofErr w:type="gramEnd"/>
      <w:r w:rsidRPr="00B47624">
        <w:rPr>
          <w:rFonts w:cs="Segoe UI"/>
        </w:rPr>
        <w:t xml:space="preserve"> Die oben beschriebenen Leistungen wurden mit Einschränkungen gemäß den vertraglichen Anforderungen durch den Auftragnehmer erbracht und werden hiermit unter den unten genannten Auflagen abgenommen.</w:t>
      </w:r>
    </w:p>
    <w:p w14:paraId="3374B02E" w14:textId="5EF255DE" w:rsidR="00B47624" w:rsidRPr="00B47624" w:rsidRDefault="00B47624" w:rsidP="00B47624">
      <w:pPr>
        <w:spacing w:after="120" w:line="288" w:lineRule="auto"/>
        <w:rPr>
          <w:rFonts w:cs="Segoe UI"/>
          <w:szCs w:val="20"/>
        </w:rPr>
      </w:pPr>
      <w:proofErr w:type="gramStart"/>
      <w:r w:rsidRPr="00B47624">
        <w:rPr>
          <w:rFonts w:cs="Segoe UI"/>
          <w:szCs w:val="20"/>
        </w:rPr>
        <w:t>[ ]</w:t>
      </w:r>
      <w:proofErr w:type="gramEnd"/>
      <w:r w:rsidRPr="00B47624">
        <w:rPr>
          <w:rFonts w:cs="Segoe UI"/>
          <w:szCs w:val="20"/>
        </w:rPr>
        <w:t xml:space="preserve"> Die oben beschriebenen Leistungen wurden nicht gemäß den vertraglichen Anforderungen durch den Auftragnehmer erbracht. Aufgrund der gemeinsamen Mängelfeststellung(en) und/oder der einseitigen Mängelrüge(n) des Auftraggebers wird die </w:t>
      </w:r>
      <w:r w:rsidR="00700A1E">
        <w:rPr>
          <w:rFonts w:cs="Segoe UI"/>
          <w:szCs w:val="20"/>
        </w:rPr>
        <w:t xml:space="preserve">Abnahme </w:t>
      </w:r>
      <w:r w:rsidRPr="00B47624">
        <w:rPr>
          <w:rFonts w:cs="Segoe UI"/>
          <w:szCs w:val="20"/>
        </w:rPr>
        <w:t>verweigert.</w:t>
      </w:r>
    </w:p>
    <w:p w14:paraId="1E979D18" w14:textId="43A797E3" w:rsidR="00B47624" w:rsidRPr="00B47624" w:rsidRDefault="00B47624" w:rsidP="00B0697F">
      <w:pPr>
        <w:pStyle w:val="KUBberschrift2"/>
      </w:pPr>
      <w:r w:rsidRPr="00B47624">
        <w:t xml:space="preserve">Auflagen </w:t>
      </w:r>
    </w:p>
    <w:tbl>
      <w:tblPr>
        <w:tblW w:w="8985" w:type="dxa"/>
        <w:tblInd w:w="79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472"/>
        <w:gridCol w:w="7096"/>
        <w:gridCol w:w="1417"/>
      </w:tblGrid>
      <w:tr w:rsidR="00B47624" w:rsidRPr="00B47624" w14:paraId="692085E8" w14:textId="77777777" w:rsidTr="00024A2E">
        <w:trPr>
          <w:cantSplit/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726707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Nr.</w:t>
            </w:r>
          </w:p>
        </w:tc>
        <w:tc>
          <w:tcPr>
            <w:tcW w:w="7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E7520E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Beschreibung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43CD1B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Frist</w:t>
            </w:r>
          </w:p>
        </w:tc>
      </w:tr>
      <w:tr w:rsidR="00B47624" w:rsidRPr="00B47624" w14:paraId="42CF3393" w14:textId="77777777" w:rsidTr="00024A2E">
        <w:trPr>
          <w:cantSplit/>
          <w:trHeight w:val="3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1436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1</w:t>
            </w:r>
          </w:p>
        </w:tc>
        <w:tc>
          <w:tcPr>
            <w:tcW w:w="7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29EA" w14:textId="52DA2056" w:rsidR="00B47624" w:rsidRPr="00C71B0C" w:rsidRDefault="00B47624" w:rsidP="00B47624">
            <w:pPr>
              <w:spacing w:after="120" w:line="259" w:lineRule="auto"/>
              <w:ind w:right="-85"/>
              <w:rPr>
                <w:rFonts w:cs="Segoe UI"/>
              </w:rPr>
            </w:pPr>
            <w:r w:rsidRPr="00C71B0C">
              <w:rPr>
                <w:rFonts w:cs="Segoe UI"/>
              </w:rPr>
              <w:t>&lt;Beschreibung der Auflage, Beseitigung von Mängel</w:t>
            </w:r>
            <w:r w:rsidR="00C71B0C">
              <w:rPr>
                <w:rFonts w:cs="Segoe UI"/>
              </w:rPr>
              <w:t>n</w:t>
            </w:r>
            <w:r w:rsidRPr="00C71B0C">
              <w:rPr>
                <w:rFonts w:cs="Segoe UI"/>
              </w:rPr>
              <w:t xml:space="preserve"> der Fehlerklasse 3&gt;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EF18" w14:textId="77777777" w:rsidR="00B47624" w:rsidRPr="00C71B0C" w:rsidRDefault="00B47624" w:rsidP="00B47624">
            <w:pPr>
              <w:spacing w:after="120" w:line="259" w:lineRule="auto"/>
              <w:ind w:right="-85"/>
              <w:rPr>
                <w:rFonts w:cs="Segoe UI"/>
              </w:rPr>
            </w:pPr>
            <w:r w:rsidRPr="00C71B0C">
              <w:rPr>
                <w:rFonts w:cs="Segoe UI"/>
              </w:rPr>
              <w:t>&lt;Datum&gt;</w:t>
            </w:r>
          </w:p>
        </w:tc>
      </w:tr>
      <w:tr w:rsidR="00B47624" w:rsidRPr="00B47624" w14:paraId="3B1EB8E3" w14:textId="77777777" w:rsidTr="00024A2E">
        <w:trPr>
          <w:cantSplit/>
          <w:trHeight w:val="3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A6FA9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B47624">
              <w:rPr>
                <w:rFonts w:cs="Segoe UI"/>
              </w:rPr>
              <w:t>2</w:t>
            </w:r>
          </w:p>
        </w:tc>
        <w:tc>
          <w:tcPr>
            <w:tcW w:w="70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A7765" w14:textId="77777777" w:rsidR="00B47624" w:rsidRPr="00C71B0C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C71B0C">
              <w:rPr>
                <w:rFonts w:cs="Segoe UI"/>
              </w:rPr>
              <w:t>&lt;Beschreibung der Auflage, Beseitigung von Mängeln der Fehlerklasse 3&gt;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31EBC" w14:textId="77777777" w:rsidR="00B47624" w:rsidRPr="00C71B0C" w:rsidRDefault="00B47624" w:rsidP="00B47624">
            <w:pPr>
              <w:spacing w:after="120" w:line="259" w:lineRule="auto"/>
              <w:rPr>
                <w:rFonts w:cs="Segoe UI"/>
              </w:rPr>
            </w:pPr>
            <w:r w:rsidRPr="00C71B0C">
              <w:rPr>
                <w:rFonts w:cs="Segoe UI"/>
              </w:rPr>
              <w:t>&lt;Datum&gt;</w:t>
            </w:r>
          </w:p>
        </w:tc>
      </w:tr>
    </w:tbl>
    <w:p w14:paraId="24A7A4D9" w14:textId="77777777" w:rsidR="00B47624" w:rsidRPr="00B47624" w:rsidRDefault="00B47624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4E6BDE24" w14:textId="77777777" w:rsidR="00B47624" w:rsidRDefault="00B47624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73D5C37A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59A518BD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47644117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696F7231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10939B6C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62A24C79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0AC74A47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39BEC4E9" w14:textId="77777777" w:rsidR="00B0697F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786468E0" w14:textId="77777777" w:rsidR="00B0697F" w:rsidRPr="00B47624" w:rsidRDefault="00B0697F" w:rsidP="00B47624">
      <w:pPr>
        <w:spacing w:after="200" w:line="300" w:lineRule="atLeast"/>
        <w:jc w:val="left"/>
        <w:rPr>
          <w:rFonts w:cs="Segoe UI"/>
          <w:sz w:val="22"/>
          <w:szCs w:val="20"/>
        </w:rPr>
      </w:pPr>
    </w:p>
    <w:p w14:paraId="3EA2460C" w14:textId="3CDB2DB0" w:rsidR="00C71B0C" w:rsidRDefault="00B47624" w:rsidP="00C71B0C">
      <w:pPr>
        <w:pStyle w:val="KUBUntertitel"/>
      </w:pPr>
      <w:r w:rsidRPr="00B47624">
        <w:t>Unterschriften</w:t>
      </w:r>
    </w:p>
    <w:p w14:paraId="7E0EBB66" w14:textId="77777777" w:rsidR="00C71B0C" w:rsidRPr="00C71B0C" w:rsidRDefault="00C71B0C" w:rsidP="00C71B0C">
      <w:pPr>
        <w:pStyle w:val="KUBUntertitel"/>
      </w:pPr>
    </w:p>
    <w:tbl>
      <w:tblPr>
        <w:tblW w:w="5177" w:type="pct"/>
        <w:tblInd w:w="-8" w:type="dxa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4384"/>
        <w:gridCol w:w="1592"/>
        <w:gridCol w:w="2812"/>
      </w:tblGrid>
      <w:tr w:rsidR="00B47624" w:rsidRPr="00B47624" w14:paraId="5CFC119D" w14:textId="77777777" w:rsidTr="00C71B0C">
        <w:trPr>
          <w:cantSplit/>
        </w:trPr>
        <w:tc>
          <w:tcPr>
            <w:tcW w:w="2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B5BBE0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Name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FF58167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Ort, Datum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721E2A" w14:textId="77777777" w:rsidR="00B47624" w:rsidRPr="00B47624" w:rsidRDefault="00B47624" w:rsidP="00B0697F">
            <w:pPr>
              <w:spacing w:after="120" w:line="259" w:lineRule="auto"/>
              <w:jc w:val="center"/>
              <w:rPr>
                <w:rFonts w:cs="Segoe UI"/>
                <w:b/>
              </w:rPr>
            </w:pPr>
            <w:r w:rsidRPr="00B47624">
              <w:rPr>
                <w:rFonts w:cs="Segoe UI"/>
                <w:b/>
              </w:rPr>
              <w:t>Unterschrift</w:t>
            </w:r>
          </w:p>
        </w:tc>
      </w:tr>
      <w:tr w:rsidR="00B47624" w:rsidRPr="00B47624" w14:paraId="7AD99E35" w14:textId="77777777" w:rsidTr="00C71B0C">
        <w:trPr>
          <w:cantSplit/>
        </w:trPr>
        <w:tc>
          <w:tcPr>
            <w:tcW w:w="2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A481" w14:textId="77777777" w:rsidR="00B47624" w:rsidRPr="00B0697F" w:rsidRDefault="00B47624" w:rsidP="00B47624">
            <w:pPr>
              <w:spacing w:after="200" w:line="300" w:lineRule="atLeast"/>
              <w:jc w:val="left"/>
              <w:rPr>
                <w:rFonts w:cs="Segoe UI"/>
                <w:b/>
                <w:szCs w:val="18"/>
              </w:rPr>
            </w:pPr>
            <w:proofErr w:type="spellStart"/>
            <w:r w:rsidRPr="00B0697F">
              <w:rPr>
                <w:rFonts w:cs="Segoe UI"/>
                <w:b/>
                <w:szCs w:val="18"/>
              </w:rPr>
              <w:t>kubus</w:t>
            </w:r>
            <w:proofErr w:type="spellEnd"/>
            <w:r w:rsidRPr="00B0697F">
              <w:rPr>
                <w:rFonts w:cs="Segoe UI"/>
                <w:b/>
                <w:szCs w:val="18"/>
              </w:rPr>
              <w:t xml:space="preserve"> IT - Arbeitsgemeinschaft von Körperschaften des öffentlichen Rechts </w:t>
            </w:r>
            <w:proofErr w:type="spellStart"/>
            <w:r w:rsidRPr="00B0697F">
              <w:rPr>
                <w:rFonts w:cs="Segoe UI"/>
                <w:b/>
                <w:szCs w:val="18"/>
              </w:rPr>
              <w:t>eGbR</w:t>
            </w:r>
            <w:proofErr w:type="spellEnd"/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2C45" w14:textId="77777777" w:rsidR="00C71B0C" w:rsidRDefault="00B47624" w:rsidP="00B0697F">
            <w:pPr>
              <w:spacing w:after="120" w:line="240" w:lineRule="auto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 xml:space="preserve">&lt;Ort&gt;, </w:t>
            </w:r>
          </w:p>
          <w:p w14:paraId="2A7FB4FE" w14:textId="1FB26123" w:rsidR="00B47624" w:rsidRPr="00B0697F" w:rsidRDefault="00B47624" w:rsidP="00B0697F">
            <w:pPr>
              <w:spacing w:after="120" w:line="240" w:lineRule="auto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>&lt;Datum&gt;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CBC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</w:p>
        </w:tc>
      </w:tr>
      <w:tr w:rsidR="00B47624" w:rsidRPr="00B47624" w14:paraId="5F43C474" w14:textId="77777777" w:rsidTr="00C71B0C">
        <w:trPr>
          <w:cantSplit/>
        </w:trPr>
        <w:tc>
          <w:tcPr>
            <w:tcW w:w="24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975404" w14:textId="77777777" w:rsidR="00B47624" w:rsidRPr="00B0697F" w:rsidRDefault="00B47624" w:rsidP="00B47624">
            <w:pPr>
              <w:spacing w:after="120" w:line="240" w:lineRule="auto"/>
              <w:rPr>
                <w:rFonts w:cs="Segoe UI"/>
                <w:szCs w:val="18"/>
              </w:rPr>
            </w:pPr>
            <w:r w:rsidRPr="00B0697F">
              <w:rPr>
                <w:rFonts w:cs="Segoe UI"/>
                <w:b/>
                <w:szCs w:val="18"/>
              </w:rPr>
              <w:t>&lt;Bezeichnung Partei 2&gt;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991B20" w14:textId="77777777" w:rsidR="00C71B0C" w:rsidRDefault="00B47624" w:rsidP="00B0697F">
            <w:pPr>
              <w:spacing w:after="120" w:line="240" w:lineRule="auto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 xml:space="preserve">&lt;Ort&gt;, </w:t>
            </w:r>
          </w:p>
          <w:p w14:paraId="0D7EC997" w14:textId="535644C5" w:rsidR="00B47624" w:rsidRPr="00B0697F" w:rsidRDefault="00B47624" w:rsidP="00B0697F">
            <w:pPr>
              <w:spacing w:after="120" w:line="240" w:lineRule="auto"/>
              <w:jc w:val="left"/>
              <w:rPr>
                <w:rFonts w:cs="Segoe UI"/>
                <w:szCs w:val="18"/>
              </w:rPr>
            </w:pPr>
            <w:r w:rsidRPr="00B0697F">
              <w:rPr>
                <w:rFonts w:cs="Segoe UI"/>
                <w:szCs w:val="18"/>
              </w:rPr>
              <w:t>&lt;Datum&gt;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858CE" w14:textId="77777777" w:rsidR="00B47624" w:rsidRPr="00B47624" w:rsidRDefault="00B47624" w:rsidP="00B47624">
            <w:pPr>
              <w:spacing w:after="120" w:line="259" w:lineRule="auto"/>
              <w:rPr>
                <w:rFonts w:cs="Segoe UI"/>
              </w:rPr>
            </w:pPr>
          </w:p>
        </w:tc>
      </w:tr>
    </w:tbl>
    <w:p w14:paraId="73960115" w14:textId="6BA9AF0C" w:rsidR="00B32FE2" w:rsidRPr="00B47624" w:rsidRDefault="00B32FE2" w:rsidP="00B32FE2">
      <w:pPr>
        <w:pStyle w:val="berschrift2"/>
        <w:numPr>
          <w:ilvl w:val="0"/>
          <w:numId w:val="0"/>
        </w:numPr>
        <w:spacing w:before="200" w:after="100" w:line="240" w:lineRule="auto"/>
        <w:jc w:val="left"/>
        <w:rPr>
          <w:rFonts w:cs="Segoe UI"/>
        </w:rPr>
      </w:pPr>
    </w:p>
    <w:p w14:paraId="305235BF" w14:textId="6D74958A" w:rsidR="00B32FE2" w:rsidRPr="00B47624" w:rsidRDefault="0015393B" w:rsidP="00DF45F9">
      <w:pPr>
        <w:tabs>
          <w:tab w:val="left" w:pos="431"/>
          <w:tab w:val="num" w:pos="1276"/>
        </w:tabs>
        <w:rPr>
          <w:rFonts w:cs="Segoe UI"/>
        </w:rPr>
      </w:pPr>
      <w:r w:rsidRPr="00B47624">
        <w:rPr>
          <w:rFonts w:cs="Segoe UI"/>
        </w:rPr>
        <w:t xml:space="preserve"> </w:t>
      </w:r>
    </w:p>
    <w:sectPr w:rsidR="00B32FE2" w:rsidRPr="00B47624" w:rsidSect="001D01C1">
      <w:footerReference w:type="default" r:id="rId17"/>
      <w:type w:val="continuous"/>
      <w:pgSz w:w="11906" w:h="16838" w:code="9"/>
      <w:pgMar w:top="2268" w:right="1701" w:bottom="1701" w:left="1701" w:header="1281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048B1" w14:textId="77777777" w:rsidR="00E57357" w:rsidRDefault="00E57357">
      <w:r>
        <w:separator/>
      </w:r>
    </w:p>
    <w:p w14:paraId="3A316C31" w14:textId="77777777" w:rsidR="00E57357" w:rsidRDefault="00E57357"/>
    <w:p w14:paraId="15106EFE" w14:textId="77777777" w:rsidR="00E57357" w:rsidRDefault="00E57357"/>
  </w:endnote>
  <w:endnote w:type="continuationSeparator" w:id="0">
    <w:p w14:paraId="42FC28AC" w14:textId="77777777" w:rsidR="00E57357" w:rsidRDefault="00E57357">
      <w:r>
        <w:continuationSeparator/>
      </w:r>
    </w:p>
    <w:p w14:paraId="5EB12374" w14:textId="77777777" w:rsidR="00E57357" w:rsidRDefault="00E57357"/>
    <w:p w14:paraId="4CA9F23B" w14:textId="77777777" w:rsidR="00E57357" w:rsidRDefault="00E57357"/>
  </w:endnote>
  <w:endnote w:type="continuationNotice" w:id="1">
    <w:p w14:paraId="612C800A" w14:textId="77777777" w:rsidR="00E57357" w:rsidRDefault="00E57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6049" w14:textId="53212676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39CD6A30" wp14:editId="29C80F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15979285" name="Textfeld 10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DC9DB" w14:textId="5355A768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D6A30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intern" style="position:absolute;left:0;text-align:left;margin-left:0;margin-top:0;width:27.8pt;height:31.8pt;z-index:25165825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vfCQIAABUEAAAOAAAAZHJzL2Uyb0RvYy54bWysU01v2zAMvQ/YfxB0X+w0a9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" filled="f" stroked="f">
              <v:textbox style="mso-fit-shape-to-text:t" inset="0,0,0,15pt">
                <w:txbxContent>
                  <w:p w14:paraId="2F9DC9DB" w14:textId="5355A768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B535" w14:textId="65AF0CD5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1" behindDoc="0" locked="0" layoutInCell="1" allowOverlap="1" wp14:anchorId="078C2D83" wp14:editId="559E80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293797057" name="Textfeld 1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E902F3" w14:textId="6D22EDEE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8C2D83" id="_x0000_t202" coordsize="21600,21600" o:spt="202" path="m,l,21600r21600,l21600,xe">
              <v:stroke joinstyle="miter"/>
              <v:path gradientshapeok="t" o:connecttype="rect"/>
            </v:shapetype>
            <v:shape id="Textfeld 11" o:spid="_x0000_s1027" type="#_x0000_t202" alt="intern" style="position:absolute;left:0;text-align:left;margin-left:0;margin-top:0;width:27.8pt;height:31.8pt;z-index:25165825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" filled="f" stroked="f">
              <v:textbox style="mso-fit-shape-to-text:t" inset="0,0,0,15pt">
                <w:txbxContent>
                  <w:p w14:paraId="13E902F3" w14:textId="6D22EDEE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463" w14:textId="0595B952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5BF32D78" wp14:editId="62A217A5">
              <wp:simplePos x="1076325" y="9686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780791578" name="Textfeld 9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A49F3" w14:textId="1BAFF39F" w:rsidR="00487429" w:rsidRPr="00487429" w:rsidRDefault="008F40D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32D78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8" type="#_x0000_t202" alt="intern" style="position:absolute;left:0;text-align:left;margin-left:0;margin-top:0;width:27.8pt;height:31.8pt;z-index:25165824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" filled="f" stroked="f">
              <v:textbox style="mso-fit-shape-to-text:t" inset="0,0,0,15pt">
                <w:txbxContent>
                  <w:p w14:paraId="6C2A49F3" w14:textId="1BAFF39F" w:rsidR="00487429" w:rsidRPr="00487429" w:rsidRDefault="008F40D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F" w14:textId="19E41857" w:rsidR="00635796" w:rsidRPr="003D6806" w:rsidRDefault="00487429" w:rsidP="003D6806">
    <w:pPr>
      <w:pStyle w:val="KUBInfotext"/>
      <w:rPr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54" behindDoc="0" locked="0" layoutInCell="1" allowOverlap="1" wp14:anchorId="332F0C8D" wp14:editId="64F9F3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99130481" name="Textfeld 1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7D58C" w14:textId="5FD2AA7B" w:rsidR="00487429" w:rsidRPr="00487429" w:rsidRDefault="008F40D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F0C8D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9" type="#_x0000_t202" alt="intern" style="position:absolute;margin-left:0;margin-top:0;width:27.8pt;height:31.8pt;z-index:25165825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" filled="f" stroked="f">
              <v:textbox style="mso-fit-shape-to-text:t" inset="0,0,0,15pt">
                <w:txbxContent>
                  <w:p w14:paraId="0037D58C" w14:textId="5FD2AA7B" w:rsidR="00487429" w:rsidRPr="00487429" w:rsidRDefault="008F40D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35796">
      <w:rPr>
        <w:noProof/>
        <w:szCs w:val="18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8FA1C72" wp14:editId="38FA1C73">
              <wp:simplePos x="0" y="0"/>
              <wp:positionH relativeFrom="page">
                <wp:posOffset>1080135</wp:posOffset>
              </wp:positionH>
              <wp:positionV relativeFrom="page">
                <wp:posOffset>9721215</wp:posOffset>
              </wp:positionV>
              <wp:extent cx="5760085" cy="0"/>
              <wp:effectExtent l="13335" t="15240" r="8255" b="13335"/>
              <wp:wrapNone/>
              <wp:docPr id="7" name="AutoShap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83B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6" type="#_x0000_t32" style="position:absolute;margin-left:85.05pt;margin-top:765.45pt;width:453.55pt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" strokecolor="#008737" strokeweight="1pt">
              <w10:wrap anchorx="page" anchory="page"/>
            </v:shape>
          </w:pict>
        </mc:Fallback>
      </mc:AlternateContent>
    </w:r>
    <w:r w:rsidR="00635796" w:rsidRPr="00564D21">
      <w:rPr>
        <w:szCs w:val="18"/>
      </w:rPr>
      <w:tab/>
    </w:r>
    <w:r w:rsidR="00635796" w:rsidRPr="00564D21">
      <w:rPr>
        <w:szCs w:val="18"/>
      </w:rPr>
      <w:fldChar w:fldCharType="begin"/>
    </w:r>
    <w:r w:rsidR="00635796" w:rsidRPr="00564D21">
      <w:rPr>
        <w:szCs w:val="18"/>
      </w:rPr>
      <w:instrText xml:space="preserve"> PAGE  \* Arabic  \* MERGEFORMAT </w:instrText>
    </w:r>
    <w:r w:rsidR="00635796" w:rsidRPr="00564D21">
      <w:rPr>
        <w:szCs w:val="18"/>
      </w:rPr>
      <w:fldChar w:fldCharType="separate"/>
    </w:r>
    <w:r w:rsidR="007F5DE0" w:rsidRPr="007F5DE0">
      <w:rPr>
        <w:noProof/>
      </w:rPr>
      <w:t>4</w:t>
    </w:r>
    <w:r w:rsidR="00635796" w:rsidRPr="00564D21"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56E32" w14:textId="77777777" w:rsidR="00E57357" w:rsidRDefault="00E57357">
      <w:r>
        <w:separator/>
      </w:r>
    </w:p>
    <w:p w14:paraId="52A13DD1" w14:textId="77777777" w:rsidR="00E57357" w:rsidRDefault="00E57357"/>
    <w:p w14:paraId="0ECD69F9" w14:textId="77777777" w:rsidR="00E57357" w:rsidRDefault="00E57357"/>
  </w:footnote>
  <w:footnote w:type="continuationSeparator" w:id="0">
    <w:p w14:paraId="06B3DDD3" w14:textId="77777777" w:rsidR="00E57357" w:rsidRDefault="00E57357">
      <w:r>
        <w:continuationSeparator/>
      </w:r>
    </w:p>
    <w:p w14:paraId="3D51ACD0" w14:textId="77777777" w:rsidR="00E57357" w:rsidRDefault="00E57357"/>
    <w:p w14:paraId="015F7425" w14:textId="77777777" w:rsidR="00E57357" w:rsidRDefault="00E57357"/>
  </w:footnote>
  <w:footnote w:type="continuationNotice" w:id="1">
    <w:p w14:paraId="3C83FB19" w14:textId="77777777" w:rsidR="00E57357" w:rsidRDefault="00E573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6" w14:textId="5DA0452F" w:rsidR="00635796" w:rsidRDefault="00E57357" w:rsidP="007B6B55">
    <w:pPr>
      <w:pStyle w:val="KUBInfotext"/>
      <w:tabs>
        <w:tab w:val="clear" w:pos="9072"/>
        <w:tab w:val="left" w:pos="3733"/>
      </w:tabs>
    </w:pPr>
    <w:sdt>
      <w:sdtPr>
        <w:alias w:val="Titel"/>
        <w:id w:val="47253148"/>
        <w:placeholder>
          <w:docPart w:val="EDBEF758EE5A4D3581B35CD01348D5D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10ACB" w:rsidRPr="00700A1E">
          <w:t>Druckumgebung An</w:t>
        </w:r>
        <w:r w:rsidR="00700A1E" w:rsidRPr="00700A1E">
          <w:t>hang 10</w:t>
        </w:r>
        <w:r w:rsidR="00310ACB" w:rsidRPr="00700A1E">
          <w:t xml:space="preserve"> </w:t>
        </w:r>
        <w:r w:rsidR="00B47624" w:rsidRPr="00700A1E">
          <w:t>Abnahmeprotokoll</w:t>
        </w:r>
      </w:sdtContent>
    </w:sdt>
    <w:r w:rsidR="00635796" w:rsidRPr="00064B98">
      <w:rPr>
        <w:rFonts w:eastAsia="Arial"/>
        <w:noProof/>
        <w:sz w:val="20"/>
        <w:szCs w:val="22"/>
      </w:rPr>
      <w:drawing>
        <wp:anchor distT="0" distB="0" distL="114300" distR="114300" simplePos="0" relativeHeight="251658246" behindDoc="1" locked="1" layoutInCell="1" allowOverlap="1" wp14:anchorId="38FA1C60" wp14:editId="38FA1C61">
          <wp:simplePos x="0" y="0"/>
          <wp:positionH relativeFrom="page">
            <wp:posOffset>5504815</wp:posOffset>
          </wp:positionH>
          <wp:positionV relativeFrom="page">
            <wp:posOffset>666115</wp:posOffset>
          </wp:positionV>
          <wp:extent cx="1296000" cy="421200"/>
          <wp:effectExtent l="0" t="0" r="0" b="0"/>
          <wp:wrapTight wrapText="bothSides">
            <wp:wrapPolygon edited="0">
              <wp:start x="0" y="0"/>
              <wp:lineTo x="0" y="20525"/>
              <wp:lineTo x="21282" y="20525"/>
              <wp:lineTo x="21282" y="0"/>
              <wp:lineTo x="0" y="0"/>
            </wp:wrapPolygon>
          </wp:wrapTight>
          <wp:docPr id="1175675958" name="Grafik 11756759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00" cy="42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6B55">
      <w:tab/>
    </w:r>
  </w:p>
  <w:p w14:paraId="38FA1C57" w14:textId="487B8E27" w:rsidR="00635796" w:rsidRPr="007809A2" w:rsidRDefault="00635796" w:rsidP="007809A2">
    <w:pPr>
      <w:pStyle w:val="KUBKategorie"/>
    </w:pPr>
    <w:r w:rsidRPr="007809A2">
      <w:tab/>
    </w:r>
    <w:sdt>
      <w:sdtPr>
        <w:alias w:val="KUB_Dokumentart"/>
        <w:id w:val="23845750"/>
        <w:showingPlcHdr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310ACB">
          <w:t xml:space="preserve">     </w:t>
        </w:r>
      </w:sdtContent>
    </w:sdt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8FA1C64" wp14:editId="511B5188">
              <wp:simplePos x="0" y="0"/>
              <wp:positionH relativeFrom="page">
                <wp:posOffset>1080135</wp:posOffset>
              </wp:positionH>
              <wp:positionV relativeFrom="page">
                <wp:posOffset>987425</wp:posOffset>
              </wp:positionV>
              <wp:extent cx="4343400" cy="0"/>
              <wp:effectExtent l="0" t="0" r="0" b="0"/>
              <wp:wrapNone/>
              <wp:docPr id="1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A8DD2B" id="Line 6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7.75pt" to="427.0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" strokecolor="#008737" strokeweight="1pt"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9" w14:textId="77777777" w:rsidR="00635796" w:rsidRDefault="00635796" w:rsidP="00A47CA0">
    <w:r w:rsidRPr="00064B98">
      <w:rPr>
        <w:rFonts w:eastAsia="Arial"/>
        <w:noProof/>
        <w:szCs w:val="22"/>
      </w:rPr>
      <w:drawing>
        <wp:anchor distT="0" distB="0" distL="114300" distR="114300" simplePos="0" relativeHeight="251658248" behindDoc="1" locked="1" layoutInCell="1" allowOverlap="1" wp14:anchorId="38FA1C66" wp14:editId="38FA1C67">
          <wp:simplePos x="0" y="0"/>
          <wp:positionH relativeFrom="page">
            <wp:posOffset>935990</wp:posOffset>
          </wp:positionH>
          <wp:positionV relativeFrom="page">
            <wp:posOffset>666115</wp:posOffset>
          </wp:positionV>
          <wp:extent cx="1580400" cy="514800"/>
          <wp:effectExtent l="0" t="0" r="0" b="0"/>
          <wp:wrapTight wrapText="bothSides">
            <wp:wrapPolygon edited="0">
              <wp:start x="0" y="0"/>
              <wp:lineTo x="0" y="20800"/>
              <wp:lineTo x="21357" y="20800"/>
              <wp:lineTo x="21357" y="0"/>
              <wp:lineTo x="0" y="0"/>
            </wp:wrapPolygon>
          </wp:wrapTight>
          <wp:docPr id="477001540" name="Grafik 477001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6B222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0624950"/>
    <w:lvl w:ilvl="0">
      <w:numFmt w:val="decimal"/>
      <w:pStyle w:val="Aufzhlung2"/>
      <w:lvlText w:val="*"/>
      <w:lvlJc w:val="left"/>
    </w:lvl>
  </w:abstractNum>
  <w:abstractNum w:abstractNumId="2" w15:restartNumberingAfterBreak="0">
    <w:nsid w:val="01C16FEF"/>
    <w:multiLevelType w:val="multilevel"/>
    <w:tmpl w:val="00FAF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57EDA"/>
    <w:multiLevelType w:val="multilevel"/>
    <w:tmpl w:val="0F80FB92"/>
    <w:lvl w:ilvl="0">
      <w:start w:val="1"/>
      <w:numFmt w:val="decimal"/>
      <w:pStyle w:val="berschrift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06F24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D687E2A"/>
    <w:multiLevelType w:val="multilevel"/>
    <w:tmpl w:val="C83E9EB8"/>
    <w:lvl w:ilvl="0">
      <w:numFmt w:val="decimal"/>
      <w:pStyle w:val="berschrift1kubus"/>
      <w:lvlText w:val="%1"/>
      <w:lvlJc w:val="left"/>
      <w:pPr>
        <w:tabs>
          <w:tab w:val="num" w:pos="1134"/>
        </w:tabs>
        <w:ind w:left="1134" w:hanging="1134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kubus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kubus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kubus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6" w15:restartNumberingAfterBreak="0">
    <w:nsid w:val="12267F53"/>
    <w:multiLevelType w:val="hybridMultilevel"/>
    <w:tmpl w:val="4CD86F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50C1"/>
    <w:multiLevelType w:val="hybridMultilevel"/>
    <w:tmpl w:val="E51AB9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9A6FD8"/>
    <w:multiLevelType w:val="hybridMultilevel"/>
    <w:tmpl w:val="1D0A59DC"/>
    <w:lvl w:ilvl="0" w:tplc="CCB86EF8">
      <w:start w:val="1"/>
      <w:numFmt w:val="decimal"/>
      <w:lvlText w:val="%1)"/>
      <w:lvlJc w:val="left"/>
      <w:pPr>
        <w:ind w:left="1020" w:hanging="360"/>
      </w:pPr>
    </w:lvl>
    <w:lvl w:ilvl="1" w:tplc="BB624232">
      <w:start w:val="1"/>
      <w:numFmt w:val="decimal"/>
      <w:lvlText w:val="%2)"/>
      <w:lvlJc w:val="left"/>
      <w:pPr>
        <w:ind w:left="1020" w:hanging="360"/>
      </w:pPr>
    </w:lvl>
    <w:lvl w:ilvl="2" w:tplc="F5DED618">
      <w:start w:val="1"/>
      <w:numFmt w:val="decimal"/>
      <w:lvlText w:val="%3)"/>
      <w:lvlJc w:val="left"/>
      <w:pPr>
        <w:ind w:left="1020" w:hanging="360"/>
      </w:pPr>
    </w:lvl>
    <w:lvl w:ilvl="3" w:tplc="FCB2DCF8">
      <w:start w:val="1"/>
      <w:numFmt w:val="decimal"/>
      <w:lvlText w:val="%4)"/>
      <w:lvlJc w:val="left"/>
      <w:pPr>
        <w:ind w:left="1020" w:hanging="360"/>
      </w:pPr>
    </w:lvl>
    <w:lvl w:ilvl="4" w:tplc="A2F6622C">
      <w:start w:val="1"/>
      <w:numFmt w:val="decimal"/>
      <w:lvlText w:val="%5)"/>
      <w:lvlJc w:val="left"/>
      <w:pPr>
        <w:ind w:left="1020" w:hanging="360"/>
      </w:pPr>
    </w:lvl>
    <w:lvl w:ilvl="5" w:tplc="CE68F990">
      <w:start w:val="1"/>
      <w:numFmt w:val="decimal"/>
      <w:lvlText w:val="%6)"/>
      <w:lvlJc w:val="left"/>
      <w:pPr>
        <w:ind w:left="1020" w:hanging="360"/>
      </w:pPr>
    </w:lvl>
    <w:lvl w:ilvl="6" w:tplc="BE5A251C">
      <w:start w:val="1"/>
      <w:numFmt w:val="decimal"/>
      <w:lvlText w:val="%7)"/>
      <w:lvlJc w:val="left"/>
      <w:pPr>
        <w:ind w:left="1020" w:hanging="360"/>
      </w:pPr>
    </w:lvl>
    <w:lvl w:ilvl="7" w:tplc="F294DB5C">
      <w:start w:val="1"/>
      <w:numFmt w:val="decimal"/>
      <w:lvlText w:val="%8)"/>
      <w:lvlJc w:val="left"/>
      <w:pPr>
        <w:ind w:left="1020" w:hanging="360"/>
      </w:pPr>
    </w:lvl>
    <w:lvl w:ilvl="8" w:tplc="05E68C32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15DB14C9"/>
    <w:multiLevelType w:val="multilevel"/>
    <w:tmpl w:val="4C7E065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10055C"/>
    <w:multiLevelType w:val="multilevel"/>
    <w:tmpl w:val="7442AC72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A1560A"/>
    <w:multiLevelType w:val="multilevel"/>
    <w:tmpl w:val="E4E256F0"/>
    <w:styleLink w:val="KUBberschriftenliste"/>
    <w:lvl w:ilvl="0">
      <w:start w:val="1"/>
      <w:numFmt w:val="decimal"/>
      <w:pStyle w:val="KUBberschrift1"/>
      <w:lvlText w:val="%1"/>
      <w:lvlJc w:val="left"/>
      <w:pPr>
        <w:tabs>
          <w:tab w:val="num" w:pos="567"/>
        </w:tabs>
        <w:ind w:left="567" w:hanging="567"/>
      </w:pPr>
      <w:rPr>
        <w:rFonts w:ascii="Arial Black" w:hAnsi="Arial Blac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UBberschrift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UBberschrift3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UB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KUB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B553470"/>
    <w:multiLevelType w:val="hybridMultilevel"/>
    <w:tmpl w:val="D130D2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970B6"/>
    <w:multiLevelType w:val="hybridMultilevel"/>
    <w:tmpl w:val="7770A95E"/>
    <w:lvl w:ilvl="0" w:tplc="0407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229D2483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13192"/>
    <w:multiLevelType w:val="hybridMultilevel"/>
    <w:tmpl w:val="50EE54F6"/>
    <w:lvl w:ilvl="0" w:tplc="CEA077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US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A284D"/>
    <w:multiLevelType w:val="multilevel"/>
    <w:tmpl w:val="B984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646D62"/>
    <w:multiLevelType w:val="multilevel"/>
    <w:tmpl w:val="6C72E566"/>
    <w:styleLink w:val="KUBAufzhlunggrn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9637788"/>
    <w:multiLevelType w:val="multilevel"/>
    <w:tmpl w:val="74E04194"/>
    <w:lvl w:ilvl="0">
      <w:start w:val="1"/>
      <w:numFmt w:val="decimal"/>
      <w:pStyle w:val="Aufzhlu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2236B7"/>
    <w:multiLevelType w:val="hybridMultilevel"/>
    <w:tmpl w:val="A09AA270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31777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C37A2"/>
    <w:multiLevelType w:val="multilevel"/>
    <w:tmpl w:val="1D70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AD162C"/>
    <w:multiLevelType w:val="multilevel"/>
    <w:tmpl w:val="9D648732"/>
    <w:lvl w:ilvl="0">
      <w:start w:val="1"/>
      <w:numFmt w:val="decimal"/>
      <w:lvlText w:val="%1."/>
      <w:lvlJc w:val="left"/>
      <w:pPr>
        <w:ind w:left="128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72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88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047" w:hanging="360"/>
      </w:pPr>
      <w:rPr>
        <w:u w:val="none"/>
      </w:rPr>
    </w:lvl>
  </w:abstractNum>
  <w:abstractNum w:abstractNumId="23" w15:restartNumberingAfterBreak="0">
    <w:nsid w:val="4A1F57D2"/>
    <w:multiLevelType w:val="hybridMultilevel"/>
    <w:tmpl w:val="1F5A3D8C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91C93"/>
    <w:multiLevelType w:val="multilevel"/>
    <w:tmpl w:val="2C3C64BC"/>
    <w:styleLink w:val="KUBAufzhlungorange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D450A8C"/>
    <w:multiLevelType w:val="multilevel"/>
    <w:tmpl w:val="8E18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EB6F29"/>
    <w:multiLevelType w:val="multilevel"/>
    <w:tmpl w:val="A9D4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F5539A"/>
    <w:multiLevelType w:val="hybridMultilevel"/>
    <w:tmpl w:val="15CC8D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6325"/>
    <w:multiLevelType w:val="multilevel"/>
    <w:tmpl w:val="8098E7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264D68"/>
    <w:multiLevelType w:val="multilevel"/>
    <w:tmpl w:val="A64C407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6743CD3"/>
    <w:multiLevelType w:val="multilevel"/>
    <w:tmpl w:val="680C233E"/>
    <w:lvl w:ilvl="0">
      <w:start w:val="1"/>
      <w:numFmt w:val="lowerLetter"/>
      <w:lvlText w:val="%1)"/>
      <w:lvlJc w:val="left"/>
      <w:pPr>
        <w:ind w:left="927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647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367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087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807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527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967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687" w:hanging="360"/>
      </w:pPr>
      <w:rPr>
        <w:u w:val="none"/>
      </w:rPr>
    </w:lvl>
  </w:abstractNum>
  <w:abstractNum w:abstractNumId="31" w15:restartNumberingAfterBreak="0">
    <w:nsid w:val="6E3125E6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7641700F"/>
    <w:multiLevelType w:val="hybridMultilevel"/>
    <w:tmpl w:val="9F3073D4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8BB6140"/>
    <w:multiLevelType w:val="hybridMultilevel"/>
    <w:tmpl w:val="B08A2A32"/>
    <w:lvl w:ilvl="0" w:tplc="D4E29D4A">
      <w:start w:val="1"/>
      <w:numFmt w:val="bullet"/>
      <w:lvlText w:val="-"/>
      <w:lvlJc w:val="left"/>
      <w:pPr>
        <w:ind w:left="792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713308205">
    <w:abstractNumId w:val="3"/>
  </w:num>
  <w:num w:numId="2" w16cid:durableId="941183495">
    <w:abstractNumId w:val="29"/>
  </w:num>
  <w:num w:numId="3" w16cid:durableId="1026449270">
    <w:abstractNumId w:val="0"/>
  </w:num>
  <w:num w:numId="4" w16cid:durableId="1197081504">
    <w:abstractNumId w:val="17"/>
  </w:num>
  <w:num w:numId="5" w16cid:durableId="1014765613">
    <w:abstractNumId w:val="24"/>
  </w:num>
  <w:num w:numId="6" w16cid:durableId="1296445236">
    <w:abstractNumId w:val="11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7" w16cid:durableId="13318369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6231183">
    <w:abstractNumId w:val="1"/>
    <w:lvlOverride w:ilvl="0">
      <w:lvl w:ilvl="0">
        <w:numFmt w:val="bullet"/>
        <w:pStyle w:val="Aufzhlung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469396369">
    <w:abstractNumId w:val="15"/>
  </w:num>
  <w:num w:numId="10" w16cid:durableId="1784573679">
    <w:abstractNumId w:val="2"/>
  </w:num>
  <w:num w:numId="11" w16cid:durableId="982464324">
    <w:abstractNumId w:val="5"/>
  </w:num>
  <w:num w:numId="12" w16cid:durableId="624972658">
    <w:abstractNumId w:val="27"/>
  </w:num>
  <w:num w:numId="13" w16cid:durableId="42170975">
    <w:abstractNumId w:val="11"/>
  </w:num>
  <w:num w:numId="14" w16cid:durableId="799349185">
    <w:abstractNumId w:val="6"/>
  </w:num>
  <w:num w:numId="15" w16cid:durableId="1486243427">
    <w:abstractNumId w:val="20"/>
  </w:num>
  <w:num w:numId="16" w16cid:durableId="1779643641">
    <w:abstractNumId w:val="14"/>
  </w:num>
  <w:num w:numId="17" w16cid:durableId="1829589300">
    <w:abstractNumId w:val="31"/>
  </w:num>
  <w:num w:numId="18" w16cid:durableId="481433431">
    <w:abstractNumId w:val="16"/>
  </w:num>
  <w:num w:numId="19" w16cid:durableId="2078942027">
    <w:abstractNumId w:val="8"/>
  </w:num>
  <w:num w:numId="20" w16cid:durableId="296185402">
    <w:abstractNumId w:val="21"/>
  </w:num>
  <w:num w:numId="21" w16cid:durableId="1155292537">
    <w:abstractNumId w:val="28"/>
  </w:num>
  <w:num w:numId="22" w16cid:durableId="45305426">
    <w:abstractNumId w:val="11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3" w16cid:durableId="1230339651">
    <w:abstractNumId w:val="11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4" w16cid:durableId="1987466022">
    <w:abstractNumId w:val="11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cs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8"/>
          <w:szCs w:val="28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5" w16cid:durableId="1942881216">
    <w:abstractNumId w:val="23"/>
  </w:num>
  <w:num w:numId="26" w16cid:durableId="2109767415">
    <w:abstractNumId w:val="26"/>
  </w:num>
  <w:num w:numId="27" w16cid:durableId="214003359">
    <w:abstractNumId w:val="9"/>
  </w:num>
  <w:num w:numId="28" w16cid:durableId="1342126376">
    <w:abstractNumId w:val="30"/>
  </w:num>
  <w:num w:numId="29" w16cid:durableId="757097521">
    <w:abstractNumId w:val="22"/>
  </w:num>
  <w:num w:numId="30" w16cid:durableId="2087066663">
    <w:abstractNumId w:val="4"/>
  </w:num>
  <w:num w:numId="31" w16cid:durableId="1645307354">
    <w:abstractNumId w:val="19"/>
  </w:num>
  <w:num w:numId="32" w16cid:durableId="2144347207">
    <w:abstractNumId w:val="25"/>
  </w:num>
  <w:num w:numId="33" w16cid:durableId="1608851031">
    <w:abstractNumId w:val="10"/>
    <w:lvlOverride w:ilvl="0">
      <w:startOverride w:val="1"/>
    </w:lvlOverride>
  </w:num>
  <w:num w:numId="34" w16cid:durableId="350496539">
    <w:abstractNumId w:val="33"/>
  </w:num>
  <w:num w:numId="35" w16cid:durableId="280115237">
    <w:abstractNumId w:val="12"/>
  </w:num>
  <w:num w:numId="36" w16cid:durableId="2035497818">
    <w:abstractNumId w:val="13"/>
  </w:num>
  <w:num w:numId="37" w16cid:durableId="875502059">
    <w:abstractNumId w:val="32"/>
  </w:num>
  <w:num w:numId="38" w16cid:durableId="379984141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stylePaneSortMethod w:val="0000"/>
  <w:styleLockTheme/>
  <w:styleLockQFSet/>
  <w:defaultTabStop w:val="709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o:colormru v:ext="edit" colors="#00873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95F"/>
    <w:rsid w:val="00002D40"/>
    <w:rsid w:val="00003E56"/>
    <w:rsid w:val="00003ED3"/>
    <w:rsid w:val="00004FD3"/>
    <w:rsid w:val="00005783"/>
    <w:rsid w:val="00005984"/>
    <w:rsid w:val="00007AE0"/>
    <w:rsid w:val="00010731"/>
    <w:rsid w:val="00010E35"/>
    <w:rsid w:val="00012B3E"/>
    <w:rsid w:val="00012F11"/>
    <w:rsid w:val="00013C2C"/>
    <w:rsid w:val="00016922"/>
    <w:rsid w:val="00017CD8"/>
    <w:rsid w:val="0002020E"/>
    <w:rsid w:val="00021821"/>
    <w:rsid w:val="00022937"/>
    <w:rsid w:val="00024A6A"/>
    <w:rsid w:val="00024F55"/>
    <w:rsid w:val="00025060"/>
    <w:rsid w:val="00027B58"/>
    <w:rsid w:val="0003517D"/>
    <w:rsid w:val="000355A9"/>
    <w:rsid w:val="00037CC7"/>
    <w:rsid w:val="0004044F"/>
    <w:rsid w:val="00041C6B"/>
    <w:rsid w:val="00042B65"/>
    <w:rsid w:val="00043448"/>
    <w:rsid w:val="00045396"/>
    <w:rsid w:val="00045870"/>
    <w:rsid w:val="00045F16"/>
    <w:rsid w:val="000460DD"/>
    <w:rsid w:val="000462C0"/>
    <w:rsid w:val="00050567"/>
    <w:rsid w:val="00050EA9"/>
    <w:rsid w:val="00051625"/>
    <w:rsid w:val="0005225E"/>
    <w:rsid w:val="00055130"/>
    <w:rsid w:val="00057590"/>
    <w:rsid w:val="00057EBC"/>
    <w:rsid w:val="00060A38"/>
    <w:rsid w:val="00060C2E"/>
    <w:rsid w:val="00061040"/>
    <w:rsid w:val="00061D00"/>
    <w:rsid w:val="00061DB9"/>
    <w:rsid w:val="00062564"/>
    <w:rsid w:val="00062751"/>
    <w:rsid w:val="00062C16"/>
    <w:rsid w:val="00062ED8"/>
    <w:rsid w:val="0006307D"/>
    <w:rsid w:val="0006397F"/>
    <w:rsid w:val="00066C45"/>
    <w:rsid w:val="00067B95"/>
    <w:rsid w:val="000709E0"/>
    <w:rsid w:val="00070E4E"/>
    <w:rsid w:val="00071D8E"/>
    <w:rsid w:val="000720B2"/>
    <w:rsid w:val="0007250B"/>
    <w:rsid w:val="00073A55"/>
    <w:rsid w:val="0007473E"/>
    <w:rsid w:val="000747A5"/>
    <w:rsid w:val="00074F87"/>
    <w:rsid w:val="00075308"/>
    <w:rsid w:val="00077B06"/>
    <w:rsid w:val="00081D1E"/>
    <w:rsid w:val="00082533"/>
    <w:rsid w:val="00083703"/>
    <w:rsid w:val="00084500"/>
    <w:rsid w:val="00084977"/>
    <w:rsid w:val="00087C61"/>
    <w:rsid w:val="00087F9F"/>
    <w:rsid w:val="000900CF"/>
    <w:rsid w:val="00090263"/>
    <w:rsid w:val="00091A19"/>
    <w:rsid w:val="00092A39"/>
    <w:rsid w:val="000934BF"/>
    <w:rsid w:val="0009510C"/>
    <w:rsid w:val="00096B50"/>
    <w:rsid w:val="00096B9C"/>
    <w:rsid w:val="00096DEC"/>
    <w:rsid w:val="00097EA7"/>
    <w:rsid w:val="000A0502"/>
    <w:rsid w:val="000A1DE5"/>
    <w:rsid w:val="000A244E"/>
    <w:rsid w:val="000A377B"/>
    <w:rsid w:val="000A4541"/>
    <w:rsid w:val="000A5165"/>
    <w:rsid w:val="000A5EAC"/>
    <w:rsid w:val="000A7552"/>
    <w:rsid w:val="000B0B62"/>
    <w:rsid w:val="000B14FA"/>
    <w:rsid w:val="000B22AD"/>
    <w:rsid w:val="000B258C"/>
    <w:rsid w:val="000B4621"/>
    <w:rsid w:val="000B5872"/>
    <w:rsid w:val="000B605A"/>
    <w:rsid w:val="000B6200"/>
    <w:rsid w:val="000B625C"/>
    <w:rsid w:val="000B7343"/>
    <w:rsid w:val="000C0C9B"/>
    <w:rsid w:val="000C15B5"/>
    <w:rsid w:val="000C2479"/>
    <w:rsid w:val="000C438E"/>
    <w:rsid w:val="000C5CFC"/>
    <w:rsid w:val="000C6A61"/>
    <w:rsid w:val="000C78E1"/>
    <w:rsid w:val="000D14E4"/>
    <w:rsid w:val="000D15E3"/>
    <w:rsid w:val="000D34C6"/>
    <w:rsid w:val="000D4C8E"/>
    <w:rsid w:val="000D61D9"/>
    <w:rsid w:val="000E11F5"/>
    <w:rsid w:val="000E15D0"/>
    <w:rsid w:val="000E2BFF"/>
    <w:rsid w:val="000E424D"/>
    <w:rsid w:val="000E4610"/>
    <w:rsid w:val="000E5BA6"/>
    <w:rsid w:val="000E5DC8"/>
    <w:rsid w:val="000E6035"/>
    <w:rsid w:val="000E6B0B"/>
    <w:rsid w:val="000E795C"/>
    <w:rsid w:val="000F0EB8"/>
    <w:rsid w:val="000F3009"/>
    <w:rsid w:val="000F3907"/>
    <w:rsid w:val="000F3F93"/>
    <w:rsid w:val="000F569A"/>
    <w:rsid w:val="000F6A06"/>
    <w:rsid w:val="000F71AB"/>
    <w:rsid w:val="00101052"/>
    <w:rsid w:val="00101D12"/>
    <w:rsid w:val="001023B4"/>
    <w:rsid w:val="0010313F"/>
    <w:rsid w:val="00103501"/>
    <w:rsid w:val="00105A2C"/>
    <w:rsid w:val="001068E9"/>
    <w:rsid w:val="00107558"/>
    <w:rsid w:val="00110008"/>
    <w:rsid w:val="00113A82"/>
    <w:rsid w:val="00114896"/>
    <w:rsid w:val="00115C61"/>
    <w:rsid w:val="00116827"/>
    <w:rsid w:val="001169E8"/>
    <w:rsid w:val="00117F04"/>
    <w:rsid w:val="0012009B"/>
    <w:rsid w:val="00120EA7"/>
    <w:rsid w:val="001226F7"/>
    <w:rsid w:val="00122A2C"/>
    <w:rsid w:val="00122CAC"/>
    <w:rsid w:val="00122F6D"/>
    <w:rsid w:val="00124FB9"/>
    <w:rsid w:val="0012672A"/>
    <w:rsid w:val="001268B2"/>
    <w:rsid w:val="00127ADE"/>
    <w:rsid w:val="0013039C"/>
    <w:rsid w:val="00132392"/>
    <w:rsid w:val="001342E8"/>
    <w:rsid w:val="00136579"/>
    <w:rsid w:val="00136FD8"/>
    <w:rsid w:val="001416A2"/>
    <w:rsid w:val="00142194"/>
    <w:rsid w:val="001432E1"/>
    <w:rsid w:val="00144150"/>
    <w:rsid w:val="001449E9"/>
    <w:rsid w:val="00144BC3"/>
    <w:rsid w:val="00144FF3"/>
    <w:rsid w:val="0014765C"/>
    <w:rsid w:val="00147DD5"/>
    <w:rsid w:val="00150197"/>
    <w:rsid w:val="00150B58"/>
    <w:rsid w:val="00150F01"/>
    <w:rsid w:val="001532BD"/>
    <w:rsid w:val="00153439"/>
    <w:rsid w:val="0015393B"/>
    <w:rsid w:val="00155D80"/>
    <w:rsid w:val="00160EEE"/>
    <w:rsid w:val="001613A1"/>
    <w:rsid w:val="00163FFE"/>
    <w:rsid w:val="00166A81"/>
    <w:rsid w:val="001671BE"/>
    <w:rsid w:val="001678A1"/>
    <w:rsid w:val="00170ED2"/>
    <w:rsid w:val="001720AA"/>
    <w:rsid w:val="00172F6A"/>
    <w:rsid w:val="00173E37"/>
    <w:rsid w:val="001749F3"/>
    <w:rsid w:val="00175AEA"/>
    <w:rsid w:val="00175DB9"/>
    <w:rsid w:val="0017603F"/>
    <w:rsid w:val="00177835"/>
    <w:rsid w:val="00182BEC"/>
    <w:rsid w:val="00182D8D"/>
    <w:rsid w:val="00183161"/>
    <w:rsid w:val="00183BBF"/>
    <w:rsid w:val="001851CF"/>
    <w:rsid w:val="001866CE"/>
    <w:rsid w:val="001868B0"/>
    <w:rsid w:val="00190BE9"/>
    <w:rsid w:val="00191556"/>
    <w:rsid w:val="00192F8F"/>
    <w:rsid w:val="001939C1"/>
    <w:rsid w:val="00193F72"/>
    <w:rsid w:val="001962A7"/>
    <w:rsid w:val="00196984"/>
    <w:rsid w:val="001A10B1"/>
    <w:rsid w:val="001A1DEE"/>
    <w:rsid w:val="001A30DD"/>
    <w:rsid w:val="001A3611"/>
    <w:rsid w:val="001A461F"/>
    <w:rsid w:val="001A4838"/>
    <w:rsid w:val="001A6DC2"/>
    <w:rsid w:val="001B0493"/>
    <w:rsid w:val="001B3DDD"/>
    <w:rsid w:val="001B3EC7"/>
    <w:rsid w:val="001C16B9"/>
    <w:rsid w:val="001C23D1"/>
    <w:rsid w:val="001C312A"/>
    <w:rsid w:val="001C36ED"/>
    <w:rsid w:val="001C4C6E"/>
    <w:rsid w:val="001C4CA5"/>
    <w:rsid w:val="001C7E25"/>
    <w:rsid w:val="001D01C1"/>
    <w:rsid w:val="001D068A"/>
    <w:rsid w:val="001D0916"/>
    <w:rsid w:val="001D1CDD"/>
    <w:rsid w:val="001D2523"/>
    <w:rsid w:val="001D6748"/>
    <w:rsid w:val="001D6B77"/>
    <w:rsid w:val="001E1551"/>
    <w:rsid w:val="001E25C3"/>
    <w:rsid w:val="001E3E59"/>
    <w:rsid w:val="001E6175"/>
    <w:rsid w:val="001E665A"/>
    <w:rsid w:val="001E7363"/>
    <w:rsid w:val="001F1CB9"/>
    <w:rsid w:val="001F1D80"/>
    <w:rsid w:val="001F3BB5"/>
    <w:rsid w:val="001F4879"/>
    <w:rsid w:val="0020101A"/>
    <w:rsid w:val="002010C5"/>
    <w:rsid w:val="002019E5"/>
    <w:rsid w:val="002045CD"/>
    <w:rsid w:val="00206C70"/>
    <w:rsid w:val="00207746"/>
    <w:rsid w:val="00207F75"/>
    <w:rsid w:val="00211918"/>
    <w:rsid w:val="00211CA3"/>
    <w:rsid w:val="00211D3D"/>
    <w:rsid w:val="0021215F"/>
    <w:rsid w:val="00212F6E"/>
    <w:rsid w:val="00213BF6"/>
    <w:rsid w:val="00214BCB"/>
    <w:rsid w:val="00215670"/>
    <w:rsid w:val="0021573B"/>
    <w:rsid w:val="00216BD0"/>
    <w:rsid w:val="00220F26"/>
    <w:rsid w:val="0022337A"/>
    <w:rsid w:val="00226AE4"/>
    <w:rsid w:val="00226C0B"/>
    <w:rsid w:val="00227F4B"/>
    <w:rsid w:val="00232741"/>
    <w:rsid w:val="00232CBE"/>
    <w:rsid w:val="002333BA"/>
    <w:rsid w:val="00236030"/>
    <w:rsid w:val="002368F0"/>
    <w:rsid w:val="00236CBB"/>
    <w:rsid w:val="00236DDA"/>
    <w:rsid w:val="00240703"/>
    <w:rsid w:val="00240E88"/>
    <w:rsid w:val="00241158"/>
    <w:rsid w:val="0024188B"/>
    <w:rsid w:val="00242226"/>
    <w:rsid w:val="00244293"/>
    <w:rsid w:val="00245239"/>
    <w:rsid w:val="00247792"/>
    <w:rsid w:val="002479CE"/>
    <w:rsid w:val="00247A81"/>
    <w:rsid w:val="002506AA"/>
    <w:rsid w:val="00250CAE"/>
    <w:rsid w:val="00251043"/>
    <w:rsid w:val="002520CE"/>
    <w:rsid w:val="00252F81"/>
    <w:rsid w:val="00257EAA"/>
    <w:rsid w:val="00261CEF"/>
    <w:rsid w:val="00263CC6"/>
    <w:rsid w:val="0026478B"/>
    <w:rsid w:val="00267AC6"/>
    <w:rsid w:val="00267F55"/>
    <w:rsid w:val="002700FC"/>
    <w:rsid w:val="002704D2"/>
    <w:rsid w:val="002713B6"/>
    <w:rsid w:val="002720A6"/>
    <w:rsid w:val="00272442"/>
    <w:rsid w:val="002740B6"/>
    <w:rsid w:val="002750E2"/>
    <w:rsid w:val="002761D8"/>
    <w:rsid w:val="00276992"/>
    <w:rsid w:val="002778CD"/>
    <w:rsid w:val="00280F4A"/>
    <w:rsid w:val="002816D6"/>
    <w:rsid w:val="00281804"/>
    <w:rsid w:val="002839BD"/>
    <w:rsid w:val="00283B37"/>
    <w:rsid w:val="002856C1"/>
    <w:rsid w:val="00285A41"/>
    <w:rsid w:val="00286087"/>
    <w:rsid w:val="00287981"/>
    <w:rsid w:val="00291EEA"/>
    <w:rsid w:val="0029409F"/>
    <w:rsid w:val="002945F3"/>
    <w:rsid w:val="002956AB"/>
    <w:rsid w:val="0029629A"/>
    <w:rsid w:val="00296E67"/>
    <w:rsid w:val="002A245B"/>
    <w:rsid w:val="002A2FDA"/>
    <w:rsid w:val="002A4D31"/>
    <w:rsid w:val="002A79B8"/>
    <w:rsid w:val="002B3007"/>
    <w:rsid w:val="002B51DD"/>
    <w:rsid w:val="002B6382"/>
    <w:rsid w:val="002B6FFF"/>
    <w:rsid w:val="002C099F"/>
    <w:rsid w:val="002C1387"/>
    <w:rsid w:val="002C1590"/>
    <w:rsid w:val="002C2927"/>
    <w:rsid w:val="002C29B2"/>
    <w:rsid w:val="002C326B"/>
    <w:rsid w:val="002C3B2F"/>
    <w:rsid w:val="002C5893"/>
    <w:rsid w:val="002D196C"/>
    <w:rsid w:val="002D1D0E"/>
    <w:rsid w:val="002D2FA2"/>
    <w:rsid w:val="002D3953"/>
    <w:rsid w:val="002D6F36"/>
    <w:rsid w:val="002E046C"/>
    <w:rsid w:val="002E073E"/>
    <w:rsid w:val="002E0C66"/>
    <w:rsid w:val="002E1771"/>
    <w:rsid w:val="002E2CDB"/>
    <w:rsid w:val="002E3054"/>
    <w:rsid w:val="002E319D"/>
    <w:rsid w:val="002E39C0"/>
    <w:rsid w:val="002E3F9B"/>
    <w:rsid w:val="002E481B"/>
    <w:rsid w:val="002E4B28"/>
    <w:rsid w:val="002E616F"/>
    <w:rsid w:val="002E665F"/>
    <w:rsid w:val="002F1B47"/>
    <w:rsid w:val="002F5DB9"/>
    <w:rsid w:val="002F6DBB"/>
    <w:rsid w:val="002F7A0B"/>
    <w:rsid w:val="003008E3"/>
    <w:rsid w:val="00301FD6"/>
    <w:rsid w:val="00302BAF"/>
    <w:rsid w:val="00303A6E"/>
    <w:rsid w:val="003051D1"/>
    <w:rsid w:val="00306CFA"/>
    <w:rsid w:val="003105DA"/>
    <w:rsid w:val="00310ACB"/>
    <w:rsid w:val="0031197B"/>
    <w:rsid w:val="00312668"/>
    <w:rsid w:val="003134F2"/>
    <w:rsid w:val="0031436F"/>
    <w:rsid w:val="0031550E"/>
    <w:rsid w:val="00315ED1"/>
    <w:rsid w:val="00316759"/>
    <w:rsid w:val="0031753B"/>
    <w:rsid w:val="00323B31"/>
    <w:rsid w:val="00324903"/>
    <w:rsid w:val="00324A53"/>
    <w:rsid w:val="00326033"/>
    <w:rsid w:val="00331955"/>
    <w:rsid w:val="00331EE5"/>
    <w:rsid w:val="00332751"/>
    <w:rsid w:val="0033456A"/>
    <w:rsid w:val="00334D17"/>
    <w:rsid w:val="00335D73"/>
    <w:rsid w:val="00336FBF"/>
    <w:rsid w:val="0034111F"/>
    <w:rsid w:val="0034201D"/>
    <w:rsid w:val="00342317"/>
    <w:rsid w:val="00343FCC"/>
    <w:rsid w:val="00346EDD"/>
    <w:rsid w:val="00346FA0"/>
    <w:rsid w:val="003537D3"/>
    <w:rsid w:val="00354A70"/>
    <w:rsid w:val="00355316"/>
    <w:rsid w:val="00357EDC"/>
    <w:rsid w:val="00360D40"/>
    <w:rsid w:val="00363B35"/>
    <w:rsid w:val="0036456E"/>
    <w:rsid w:val="00364A3D"/>
    <w:rsid w:val="003656AB"/>
    <w:rsid w:val="00365FEE"/>
    <w:rsid w:val="00366F51"/>
    <w:rsid w:val="00367837"/>
    <w:rsid w:val="00367A22"/>
    <w:rsid w:val="00372861"/>
    <w:rsid w:val="00373FB6"/>
    <w:rsid w:val="00374D55"/>
    <w:rsid w:val="00377124"/>
    <w:rsid w:val="0037749D"/>
    <w:rsid w:val="003818C5"/>
    <w:rsid w:val="00381913"/>
    <w:rsid w:val="00382244"/>
    <w:rsid w:val="00387BD9"/>
    <w:rsid w:val="00390682"/>
    <w:rsid w:val="003912F8"/>
    <w:rsid w:val="00391772"/>
    <w:rsid w:val="00391CAC"/>
    <w:rsid w:val="00394A70"/>
    <w:rsid w:val="00394BF8"/>
    <w:rsid w:val="0039540F"/>
    <w:rsid w:val="00395A69"/>
    <w:rsid w:val="00395D30"/>
    <w:rsid w:val="00396490"/>
    <w:rsid w:val="00396F42"/>
    <w:rsid w:val="0039780D"/>
    <w:rsid w:val="00397BD1"/>
    <w:rsid w:val="00397BE3"/>
    <w:rsid w:val="003A082A"/>
    <w:rsid w:val="003A0EEC"/>
    <w:rsid w:val="003A2223"/>
    <w:rsid w:val="003A2DCF"/>
    <w:rsid w:val="003A47A9"/>
    <w:rsid w:val="003A53EE"/>
    <w:rsid w:val="003A558E"/>
    <w:rsid w:val="003A5D4F"/>
    <w:rsid w:val="003A6F02"/>
    <w:rsid w:val="003A731D"/>
    <w:rsid w:val="003B1DF4"/>
    <w:rsid w:val="003B22C9"/>
    <w:rsid w:val="003B23CA"/>
    <w:rsid w:val="003B2F2C"/>
    <w:rsid w:val="003B45A3"/>
    <w:rsid w:val="003C086E"/>
    <w:rsid w:val="003C3933"/>
    <w:rsid w:val="003C62BE"/>
    <w:rsid w:val="003C798F"/>
    <w:rsid w:val="003D0418"/>
    <w:rsid w:val="003D05FB"/>
    <w:rsid w:val="003D1428"/>
    <w:rsid w:val="003D34F3"/>
    <w:rsid w:val="003D6806"/>
    <w:rsid w:val="003D71CB"/>
    <w:rsid w:val="003D7CF7"/>
    <w:rsid w:val="003E0F11"/>
    <w:rsid w:val="003E1130"/>
    <w:rsid w:val="003E34D8"/>
    <w:rsid w:val="003E4DC4"/>
    <w:rsid w:val="003E5DA4"/>
    <w:rsid w:val="003F14D7"/>
    <w:rsid w:val="003F1B17"/>
    <w:rsid w:val="003F27F9"/>
    <w:rsid w:val="003F2C57"/>
    <w:rsid w:val="003F3869"/>
    <w:rsid w:val="003F4798"/>
    <w:rsid w:val="00400F03"/>
    <w:rsid w:val="004025E6"/>
    <w:rsid w:val="00402C5D"/>
    <w:rsid w:val="00405C9B"/>
    <w:rsid w:val="00406963"/>
    <w:rsid w:val="00407376"/>
    <w:rsid w:val="004103A5"/>
    <w:rsid w:val="00412A76"/>
    <w:rsid w:val="00413EDA"/>
    <w:rsid w:val="00414514"/>
    <w:rsid w:val="00414B16"/>
    <w:rsid w:val="00417D41"/>
    <w:rsid w:val="0042180E"/>
    <w:rsid w:val="0042318E"/>
    <w:rsid w:val="0042470C"/>
    <w:rsid w:val="004255D9"/>
    <w:rsid w:val="00425AE5"/>
    <w:rsid w:val="004277D1"/>
    <w:rsid w:val="00427E51"/>
    <w:rsid w:val="00433265"/>
    <w:rsid w:val="00434A37"/>
    <w:rsid w:val="0043523A"/>
    <w:rsid w:val="0043560C"/>
    <w:rsid w:val="00436378"/>
    <w:rsid w:val="00437CEC"/>
    <w:rsid w:val="00440DB3"/>
    <w:rsid w:val="00440EA1"/>
    <w:rsid w:val="0044262F"/>
    <w:rsid w:val="00442B7A"/>
    <w:rsid w:val="0044352C"/>
    <w:rsid w:val="004442E4"/>
    <w:rsid w:val="00444D3B"/>
    <w:rsid w:val="00445192"/>
    <w:rsid w:val="00445FF6"/>
    <w:rsid w:val="00446F38"/>
    <w:rsid w:val="00447430"/>
    <w:rsid w:val="004508B7"/>
    <w:rsid w:val="004512C4"/>
    <w:rsid w:val="00454A68"/>
    <w:rsid w:val="00455446"/>
    <w:rsid w:val="00455E28"/>
    <w:rsid w:val="0045665C"/>
    <w:rsid w:val="00460F01"/>
    <w:rsid w:val="0046248D"/>
    <w:rsid w:val="00462813"/>
    <w:rsid w:val="00463539"/>
    <w:rsid w:val="004637E0"/>
    <w:rsid w:val="00464075"/>
    <w:rsid w:val="00465751"/>
    <w:rsid w:val="004668BB"/>
    <w:rsid w:val="00470E53"/>
    <w:rsid w:val="00471CB4"/>
    <w:rsid w:val="004729CB"/>
    <w:rsid w:val="00472E60"/>
    <w:rsid w:val="00473B97"/>
    <w:rsid w:val="004748F9"/>
    <w:rsid w:val="00475C43"/>
    <w:rsid w:val="00476F15"/>
    <w:rsid w:val="00477032"/>
    <w:rsid w:val="004779FE"/>
    <w:rsid w:val="004802FA"/>
    <w:rsid w:val="004838A9"/>
    <w:rsid w:val="00483BD9"/>
    <w:rsid w:val="00483DF1"/>
    <w:rsid w:val="0048527E"/>
    <w:rsid w:val="004866B7"/>
    <w:rsid w:val="00487429"/>
    <w:rsid w:val="00491216"/>
    <w:rsid w:val="00492AA6"/>
    <w:rsid w:val="00494494"/>
    <w:rsid w:val="00494636"/>
    <w:rsid w:val="004946AF"/>
    <w:rsid w:val="0049724B"/>
    <w:rsid w:val="00497DAA"/>
    <w:rsid w:val="00497F27"/>
    <w:rsid w:val="004A17EF"/>
    <w:rsid w:val="004A2BBB"/>
    <w:rsid w:val="004A2EAA"/>
    <w:rsid w:val="004A4CC8"/>
    <w:rsid w:val="004A6014"/>
    <w:rsid w:val="004A6125"/>
    <w:rsid w:val="004A7686"/>
    <w:rsid w:val="004B0B48"/>
    <w:rsid w:val="004B2384"/>
    <w:rsid w:val="004B24C6"/>
    <w:rsid w:val="004B37DF"/>
    <w:rsid w:val="004B3947"/>
    <w:rsid w:val="004B643B"/>
    <w:rsid w:val="004B799E"/>
    <w:rsid w:val="004C0744"/>
    <w:rsid w:val="004C0ACC"/>
    <w:rsid w:val="004C273B"/>
    <w:rsid w:val="004C4A2F"/>
    <w:rsid w:val="004C5DDE"/>
    <w:rsid w:val="004C5E64"/>
    <w:rsid w:val="004D2DA2"/>
    <w:rsid w:val="004D3790"/>
    <w:rsid w:val="004D3CA2"/>
    <w:rsid w:val="004D4063"/>
    <w:rsid w:val="004D580E"/>
    <w:rsid w:val="004D5C74"/>
    <w:rsid w:val="004D5E58"/>
    <w:rsid w:val="004D60A8"/>
    <w:rsid w:val="004D61F0"/>
    <w:rsid w:val="004D7CE7"/>
    <w:rsid w:val="004E03B3"/>
    <w:rsid w:val="004E0CE1"/>
    <w:rsid w:val="004E34E7"/>
    <w:rsid w:val="004E398E"/>
    <w:rsid w:val="004E64E9"/>
    <w:rsid w:val="004E6601"/>
    <w:rsid w:val="004E6602"/>
    <w:rsid w:val="004E6C2C"/>
    <w:rsid w:val="004E6C72"/>
    <w:rsid w:val="004F01D4"/>
    <w:rsid w:val="004F12BB"/>
    <w:rsid w:val="004F1CE9"/>
    <w:rsid w:val="004F4174"/>
    <w:rsid w:val="004F4814"/>
    <w:rsid w:val="004F48C6"/>
    <w:rsid w:val="00504653"/>
    <w:rsid w:val="00504DE5"/>
    <w:rsid w:val="00505187"/>
    <w:rsid w:val="00505EEF"/>
    <w:rsid w:val="00510D3B"/>
    <w:rsid w:val="0051173A"/>
    <w:rsid w:val="00512BFD"/>
    <w:rsid w:val="005139DC"/>
    <w:rsid w:val="00514058"/>
    <w:rsid w:val="005153B5"/>
    <w:rsid w:val="00517256"/>
    <w:rsid w:val="0052181B"/>
    <w:rsid w:val="00523D26"/>
    <w:rsid w:val="005253A1"/>
    <w:rsid w:val="005269CA"/>
    <w:rsid w:val="005269FA"/>
    <w:rsid w:val="00526C00"/>
    <w:rsid w:val="00530411"/>
    <w:rsid w:val="00531AC1"/>
    <w:rsid w:val="005320BA"/>
    <w:rsid w:val="005335F9"/>
    <w:rsid w:val="00536A7A"/>
    <w:rsid w:val="00540266"/>
    <w:rsid w:val="00543A02"/>
    <w:rsid w:val="005456F6"/>
    <w:rsid w:val="005463D8"/>
    <w:rsid w:val="00546A11"/>
    <w:rsid w:val="00547324"/>
    <w:rsid w:val="00550013"/>
    <w:rsid w:val="0055041A"/>
    <w:rsid w:val="00551EF6"/>
    <w:rsid w:val="00552156"/>
    <w:rsid w:val="005522AA"/>
    <w:rsid w:val="00553696"/>
    <w:rsid w:val="0055554B"/>
    <w:rsid w:val="00555B82"/>
    <w:rsid w:val="00555FEC"/>
    <w:rsid w:val="00557067"/>
    <w:rsid w:val="00557C26"/>
    <w:rsid w:val="0056240A"/>
    <w:rsid w:val="0056324E"/>
    <w:rsid w:val="005648AD"/>
    <w:rsid w:val="00564C26"/>
    <w:rsid w:val="00564D21"/>
    <w:rsid w:val="00565DFA"/>
    <w:rsid w:val="0056674F"/>
    <w:rsid w:val="00566811"/>
    <w:rsid w:val="005668EE"/>
    <w:rsid w:val="00570782"/>
    <w:rsid w:val="00570CC1"/>
    <w:rsid w:val="0057155A"/>
    <w:rsid w:val="00571DF6"/>
    <w:rsid w:val="00571EC5"/>
    <w:rsid w:val="00572336"/>
    <w:rsid w:val="00572628"/>
    <w:rsid w:val="00574D28"/>
    <w:rsid w:val="005751E4"/>
    <w:rsid w:val="005755AD"/>
    <w:rsid w:val="00575640"/>
    <w:rsid w:val="00576745"/>
    <w:rsid w:val="00576A52"/>
    <w:rsid w:val="00576C4F"/>
    <w:rsid w:val="00577452"/>
    <w:rsid w:val="00577C7A"/>
    <w:rsid w:val="00580E67"/>
    <w:rsid w:val="005828C5"/>
    <w:rsid w:val="00583FA3"/>
    <w:rsid w:val="00584114"/>
    <w:rsid w:val="005862DD"/>
    <w:rsid w:val="00586C2A"/>
    <w:rsid w:val="00587454"/>
    <w:rsid w:val="005903A5"/>
    <w:rsid w:val="0059124D"/>
    <w:rsid w:val="00592F66"/>
    <w:rsid w:val="0059658F"/>
    <w:rsid w:val="00596C57"/>
    <w:rsid w:val="005A0CB7"/>
    <w:rsid w:val="005A30C6"/>
    <w:rsid w:val="005A4190"/>
    <w:rsid w:val="005A5331"/>
    <w:rsid w:val="005A5657"/>
    <w:rsid w:val="005B25E3"/>
    <w:rsid w:val="005B35DF"/>
    <w:rsid w:val="005B50AB"/>
    <w:rsid w:val="005B671C"/>
    <w:rsid w:val="005B6D46"/>
    <w:rsid w:val="005B7354"/>
    <w:rsid w:val="005C00BF"/>
    <w:rsid w:val="005C063D"/>
    <w:rsid w:val="005C0689"/>
    <w:rsid w:val="005C105B"/>
    <w:rsid w:val="005C1342"/>
    <w:rsid w:val="005C2D30"/>
    <w:rsid w:val="005C7581"/>
    <w:rsid w:val="005C7F26"/>
    <w:rsid w:val="005D0593"/>
    <w:rsid w:val="005D10A8"/>
    <w:rsid w:val="005D2CF1"/>
    <w:rsid w:val="005D3222"/>
    <w:rsid w:val="005D32FE"/>
    <w:rsid w:val="005D3F68"/>
    <w:rsid w:val="005D5496"/>
    <w:rsid w:val="005D77D6"/>
    <w:rsid w:val="005D7DA6"/>
    <w:rsid w:val="005E0228"/>
    <w:rsid w:val="005E04A2"/>
    <w:rsid w:val="005E192F"/>
    <w:rsid w:val="005E2610"/>
    <w:rsid w:val="005E2E63"/>
    <w:rsid w:val="005E3873"/>
    <w:rsid w:val="005E40BB"/>
    <w:rsid w:val="005E50F8"/>
    <w:rsid w:val="005E548E"/>
    <w:rsid w:val="005E5659"/>
    <w:rsid w:val="005E5D4D"/>
    <w:rsid w:val="005E6748"/>
    <w:rsid w:val="005F17DF"/>
    <w:rsid w:val="005F4AA4"/>
    <w:rsid w:val="005F4BFB"/>
    <w:rsid w:val="005F5540"/>
    <w:rsid w:val="005F6211"/>
    <w:rsid w:val="005F6555"/>
    <w:rsid w:val="0060098F"/>
    <w:rsid w:val="00603908"/>
    <w:rsid w:val="00604B44"/>
    <w:rsid w:val="00605E66"/>
    <w:rsid w:val="00606129"/>
    <w:rsid w:val="00611F62"/>
    <w:rsid w:val="00615C83"/>
    <w:rsid w:val="00616060"/>
    <w:rsid w:val="00616502"/>
    <w:rsid w:val="00617B11"/>
    <w:rsid w:val="00620D11"/>
    <w:rsid w:val="00621993"/>
    <w:rsid w:val="00623046"/>
    <w:rsid w:val="0062335F"/>
    <w:rsid w:val="00625E3E"/>
    <w:rsid w:val="00630087"/>
    <w:rsid w:val="006308BB"/>
    <w:rsid w:val="00633155"/>
    <w:rsid w:val="006338B0"/>
    <w:rsid w:val="00634965"/>
    <w:rsid w:val="00635796"/>
    <w:rsid w:val="00635D37"/>
    <w:rsid w:val="00636BEF"/>
    <w:rsid w:val="00636CD1"/>
    <w:rsid w:val="0063772D"/>
    <w:rsid w:val="00641F8F"/>
    <w:rsid w:val="0064296D"/>
    <w:rsid w:val="00644D7D"/>
    <w:rsid w:val="00645B86"/>
    <w:rsid w:val="00652E37"/>
    <w:rsid w:val="0065323B"/>
    <w:rsid w:val="00656C96"/>
    <w:rsid w:val="00657C88"/>
    <w:rsid w:val="00657D7C"/>
    <w:rsid w:val="00661BA4"/>
    <w:rsid w:val="00663C11"/>
    <w:rsid w:val="006655DE"/>
    <w:rsid w:val="00667249"/>
    <w:rsid w:val="0066775A"/>
    <w:rsid w:val="00667E74"/>
    <w:rsid w:val="00670650"/>
    <w:rsid w:val="0067215A"/>
    <w:rsid w:val="006721FF"/>
    <w:rsid w:val="00672D8F"/>
    <w:rsid w:val="00674010"/>
    <w:rsid w:val="0067456B"/>
    <w:rsid w:val="00675A9E"/>
    <w:rsid w:val="006819AA"/>
    <w:rsid w:val="00682207"/>
    <w:rsid w:val="006826D2"/>
    <w:rsid w:val="0068286F"/>
    <w:rsid w:val="00682F7D"/>
    <w:rsid w:val="00683C31"/>
    <w:rsid w:val="00683D61"/>
    <w:rsid w:val="006846D8"/>
    <w:rsid w:val="006853BC"/>
    <w:rsid w:val="00685937"/>
    <w:rsid w:val="00686183"/>
    <w:rsid w:val="00686CCC"/>
    <w:rsid w:val="00687DAD"/>
    <w:rsid w:val="00691C71"/>
    <w:rsid w:val="006929BA"/>
    <w:rsid w:val="00694716"/>
    <w:rsid w:val="00695438"/>
    <w:rsid w:val="006979EA"/>
    <w:rsid w:val="006A3CA1"/>
    <w:rsid w:val="006A45A5"/>
    <w:rsid w:val="006A4A65"/>
    <w:rsid w:val="006A59B5"/>
    <w:rsid w:val="006A5A05"/>
    <w:rsid w:val="006A7597"/>
    <w:rsid w:val="006B0809"/>
    <w:rsid w:val="006B0AEE"/>
    <w:rsid w:val="006B628D"/>
    <w:rsid w:val="006B66B5"/>
    <w:rsid w:val="006B6F86"/>
    <w:rsid w:val="006C086B"/>
    <w:rsid w:val="006C236B"/>
    <w:rsid w:val="006C2553"/>
    <w:rsid w:val="006C2A1B"/>
    <w:rsid w:val="006C401D"/>
    <w:rsid w:val="006D02D6"/>
    <w:rsid w:val="006D09E6"/>
    <w:rsid w:val="006D15E9"/>
    <w:rsid w:val="006D3AB9"/>
    <w:rsid w:val="006D3E62"/>
    <w:rsid w:val="006D5A4E"/>
    <w:rsid w:val="006D69B4"/>
    <w:rsid w:val="006D73CD"/>
    <w:rsid w:val="006E168C"/>
    <w:rsid w:val="006E1EC8"/>
    <w:rsid w:val="006E2295"/>
    <w:rsid w:val="006E26C0"/>
    <w:rsid w:val="006E3866"/>
    <w:rsid w:val="006F075F"/>
    <w:rsid w:val="006F0DA4"/>
    <w:rsid w:val="006F3B35"/>
    <w:rsid w:val="006F44F7"/>
    <w:rsid w:val="006F6CA6"/>
    <w:rsid w:val="006F784F"/>
    <w:rsid w:val="006F7F5B"/>
    <w:rsid w:val="006F7F76"/>
    <w:rsid w:val="00700343"/>
    <w:rsid w:val="00700A1E"/>
    <w:rsid w:val="00700AC5"/>
    <w:rsid w:val="00701E04"/>
    <w:rsid w:val="00703E3B"/>
    <w:rsid w:val="00705B86"/>
    <w:rsid w:val="007068C0"/>
    <w:rsid w:val="007074D7"/>
    <w:rsid w:val="0070782C"/>
    <w:rsid w:val="00710C18"/>
    <w:rsid w:val="007114F2"/>
    <w:rsid w:val="007128BC"/>
    <w:rsid w:val="00712B56"/>
    <w:rsid w:val="0071500E"/>
    <w:rsid w:val="00716595"/>
    <w:rsid w:val="00716B0A"/>
    <w:rsid w:val="00717D08"/>
    <w:rsid w:val="0072303E"/>
    <w:rsid w:val="0072494B"/>
    <w:rsid w:val="00724A3E"/>
    <w:rsid w:val="0072647F"/>
    <w:rsid w:val="007264F6"/>
    <w:rsid w:val="00726B54"/>
    <w:rsid w:val="007279C6"/>
    <w:rsid w:val="00730E0F"/>
    <w:rsid w:val="00731B18"/>
    <w:rsid w:val="00732AB6"/>
    <w:rsid w:val="00732D82"/>
    <w:rsid w:val="00732E1E"/>
    <w:rsid w:val="00733977"/>
    <w:rsid w:val="00734E13"/>
    <w:rsid w:val="00736CC7"/>
    <w:rsid w:val="0074125F"/>
    <w:rsid w:val="00741915"/>
    <w:rsid w:val="0074319D"/>
    <w:rsid w:val="00743655"/>
    <w:rsid w:val="00745FA0"/>
    <w:rsid w:val="007463BA"/>
    <w:rsid w:val="00750F9C"/>
    <w:rsid w:val="0075285C"/>
    <w:rsid w:val="00752EC9"/>
    <w:rsid w:val="00754A70"/>
    <w:rsid w:val="00755A2A"/>
    <w:rsid w:val="007567A6"/>
    <w:rsid w:val="007605D8"/>
    <w:rsid w:val="00761706"/>
    <w:rsid w:val="00761898"/>
    <w:rsid w:val="00762B1B"/>
    <w:rsid w:val="00764F60"/>
    <w:rsid w:val="007670E8"/>
    <w:rsid w:val="00771554"/>
    <w:rsid w:val="00774C14"/>
    <w:rsid w:val="007762FB"/>
    <w:rsid w:val="0078020D"/>
    <w:rsid w:val="007809A2"/>
    <w:rsid w:val="00781090"/>
    <w:rsid w:val="007810EB"/>
    <w:rsid w:val="00783BED"/>
    <w:rsid w:val="007840C8"/>
    <w:rsid w:val="007842B2"/>
    <w:rsid w:val="00785F70"/>
    <w:rsid w:val="00786F99"/>
    <w:rsid w:val="0079016B"/>
    <w:rsid w:val="00790529"/>
    <w:rsid w:val="00792029"/>
    <w:rsid w:val="007920B1"/>
    <w:rsid w:val="00792241"/>
    <w:rsid w:val="00792B56"/>
    <w:rsid w:val="00792C30"/>
    <w:rsid w:val="0079330D"/>
    <w:rsid w:val="00794610"/>
    <w:rsid w:val="007947B8"/>
    <w:rsid w:val="0079600B"/>
    <w:rsid w:val="007A1DDD"/>
    <w:rsid w:val="007A2266"/>
    <w:rsid w:val="007A25C8"/>
    <w:rsid w:val="007A2E9B"/>
    <w:rsid w:val="007A3B91"/>
    <w:rsid w:val="007A6EB4"/>
    <w:rsid w:val="007A7154"/>
    <w:rsid w:val="007B3395"/>
    <w:rsid w:val="007B3507"/>
    <w:rsid w:val="007B3A7A"/>
    <w:rsid w:val="007B42F8"/>
    <w:rsid w:val="007B4767"/>
    <w:rsid w:val="007B5C19"/>
    <w:rsid w:val="007B5CD8"/>
    <w:rsid w:val="007B6A88"/>
    <w:rsid w:val="007B6B55"/>
    <w:rsid w:val="007B793F"/>
    <w:rsid w:val="007C0474"/>
    <w:rsid w:val="007C0B4F"/>
    <w:rsid w:val="007C13F4"/>
    <w:rsid w:val="007C3A0C"/>
    <w:rsid w:val="007D0C7A"/>
    <w:rsid w:val="007D173B"/>
    <w:rsid w:val="007D32BD"/>
    <w:rsid w:val="007E0016"/>
    <w:rsid w:val="007E18D7"/>
    <w:rsid w:val="007E1E0F"/>
    <w:rsid w:val="007E6410"/>
    <w:rsid w:val="007E6581"/>
    <w:rsid w:val="007E7E83"/>
    <w:rsid w:val="007E7EAA"/>
    <w:rsid w:val="007F2333"/>
    <w:rsid w:val="007F2643"/>
    <w:rsid w:val="007F2981"/>
    <w:rsid w:val="007F30FA"/>
    <w:rsid w:val="007F346A"/>
    <w:rsid w:val="007F3DC0"/>
    <w:rsid w:val="007F3FEA"/>
    <w:rsid w:val="007F5B23"/>
    <w:rsid w:val="007F5DE0"/>
    <w:rsid w:val="007F5EBC"/>
    <w:rsid w:val="00800905"/>
    <w:rsid w:val="00801E52"/>
    <w:rsid w:val="00805027"/>
    <w:rsid w:val="00807E00"/>
    <w:rsid w:val="008106C0"/>
    <w:rsid w:val="00810E3F"/>
    <w:rsid w:val="00811DE3"/>
    <w:rsid w:val="008138B9"/>
    <w:rsid w:val="008139C8"/>
    <w:rsid w:val="00814DB8"/>
    <w:rsid w:val="00817716"/>
    <w:rsid w:val="008177E3"/>
    <w:rsid w:val="00820676"/>
    <w:rsid w:val="00820CC5"/>
    <w:rsid w:val="00820DD3"/>
    <w:rsid w:val="00823A0E"/>
    <w:rsid w:val="00824378"/>
    <w:rsid w:val="008260BB"/>
    <w:rsid w:val="00827B89"/>
    <w:rsid w:val="00831C52"/>
    <w:rsid w:val="008320BD"/>
    <w:rsid w:val="00833ADB"/>
    <w:rsid w:val="00834EB8"/>
    <w:rsid w:val="00836A5A"/>
    <w:rsid w:val="0084126B"/>
    <w:rsid w:val="0084212E"/>
    <w:rsid w:val="00842152"/>
    <w:rsid w:val="008443D7"/>
    <w:rsid w:val="00844699"/>
    <w:rsid w:val="00844C28"/>
    <w:rsid w:val="008475D0"/>
    <w:rsid w:val="008555EC"/>
    <w:rsid w:val="008556A2"/>
    <w:rsid w:val="0085733B"/>
    <w:rsid w:val="00857418"/>
    <w:rsid w:val="008575E3"/>
    <w:rsid w:val="0086144B"/>
    <w:rsid w:val="00862C99"/>
    <w:rsid w:val="00864559"/>
    <w:rsid w:val="0086558F"/>
    <w:rsid w:val="00865A4D"/>
    <w:rsid w:val="00866205"/>
    <w:rsid w:val="0086696E"/>
    <w:rsid w:val="00867CC3"/>
    <w:rsid w:val="008708DE"/>
    <w:rsid w:val="008728CE"/>
    <w:rsid w:val="00872CA9"/>
    <w:rsid w:val="0087334C"/>
    <w:rsid w:val="0087348C"/>
    <w:rsid w:val="00874F23"/>
    <w:rsid w:val="00875BFC"/>
    <w:rsid w:val="00876910"/>
    <w:rsid w:val="00877D50"/>
    <w:rsid w:val="008804E6"/>
    <w:rsid w:val="00881926"/>
    <w:rsid w:val="00884498"/>
    <w:rsid w:val="0088472D"/>
    <w:rsid w:val="00884AE8"/>
    <w:rsid w:val="00891D9A"/>
    <w:rsid w:val="008924A3"/>
    <w:rsid w:val="0089436D"/>
    <w:rsid w:val="00894D90"/>
    <w:rsid w:val="00895194"/>
    <w:rsid w:val="0089751A"/>
    <w:rsid w:val="008A14A4"/>
    <w:rsid w:val="008A1E46"/>
    <w:rsid w:val="008A2B21"/>
    <w:rsid w:val="008A4186"/>
    <w:rsid w:val="008A4D1E"/>
    <w:rsid w:val="008A61B6"/>
    <w:rsid w:val="008B4BC7"/>
    <w:rsid w:val="008B50C5"/>
    <w:rsid w:val="008B66FC"/>
    <w:rsid w:val="008B6848"/>
    <w:rsid w:val="008C0ECE"/>
    <w:rsid w:val="008C2CC3"/>
    <w:rsid w:val="008C4E14"/>
    <w:rsid w:val="008C4F75"/>
    <w:rsid w:val="008C5F1F"/>
    <w:rsid w:val="008C6917"/>
    <w:rsid w:val="008C6B43"/>
    <w:rsid w:val="008C7063"/>
    <w:rsid w:val="008C7AD3"/>
    <w:rsid w:val="008D11C6"/>
    <w:rsid w:val="008D1FE2"/>
    <w:rsid w:val="008D2CBD"/>
    <w:rsid w:val="008D3511"/>
    <w:rsid w:val="008E346A"/>
    <w:rsid w:val="008E41DC"/>
    <w:rsid w:val="008E431F"/>
    <w:rsid w:val="008E482E"/>
    <w:rsid w:val="008E5492"/>
    <w:rsid w:val="008E5D88"/>
    <w:rsid w:val="008E6116"/>
    <w:rsid w:val="008E69FC"/>
    <w:rsid w:val="008E7410"/>
    <w:rsid w:val="008E7FC8"/>
    <w:rsid w:val="008F3AA2"/>
    <w:rsid w:val="008F40DC"/>
    <w:rsid w:val="008F53AB"/>
    <w:rsid w:val="0090100B"/>
    <w:rsid w:val="00901F40"/>
    <w:rsid w:val="00901F6C"/>
    <w:rsid w:val="009047B9"/>
    <w:rsid w:val="00906CA2"/>
    <w:rsid w:val="00907147"/>
    <w:rsid w:val="00911AF0"/>
    <w:rsid w:val="00913168"/>
    <w:rsid w:val="00913518"/>
    <w:rsid w:val="0091571C"/>
    <w:rsid w:val="0091707D"/>
    <w:rsid w:val="00921FAA"/>
    <w:rsid w:val="0092431F"/>
    <w:rsid w:val="0092727F"/>
    <w:rsid w:val="00927402"/>
    <w:rsid w:val="009276D8"/>
    <w:rsid w:val="00931F1A"/>
    <w:rsid w:val="00933308"/>
    <w:rsid w:val="0093395F"/>
    <w:rsid w:val="0093501C"/>
    <w:rsid w:val="00935EE2"/>
    <w:rsid w:val="00937411"/>
    <w:rsid w:val="00943130"/>
    <w:rsid w:val="00943369"/>
    <w:rsid w:val="0094342D"/>
    <w:rsid w:val="00943686"/>
    <w:rsid w:val="00946CB8"/>
    <w:rsid w:val="00947491"/>
    <w:rsid w:val="00947A9F"/>
    <w:rsid w:val="009520D2"/>
    <w:rsid w:val="00952514"/>
    <w:rsid w:val="00955FD8"/>
    <w:rsid w:val="00960217"/>
    <w:rsid w:val="00960BDA"/>
    <w:rsid w:val="00960C0D"/>
    <w:rsid w:val="00961501"/>
    <w:rsid w:val="00964D28"/>
    <w:rsid w:val="009657C9"/>
    <w:rsid w:val="00967FD5"/>
    <w:rsid w:val="009708A2"/>
    <w:rsid w:val="00970D36"/>
    <w:rsid w:val="00971526"/>
    <w:rsid w:val="009728E3"/>
    <w:rsid w:val="00973DB5"/>
    <w:rsid w:val="00976E29"/>
    <w:rsid w:val="009800C1"/>
    <w:rsid w:val="009806F8"/>
    <w:rsid w:val="00982A5C"/>
    <w:rsid w:val="009843A8"/>
    <w:rsid w:val="00985053"/>
    <w:rsid w:val="009903D1"/>
    <w:rsid w:val="00990508"/>
    <w:rsid w:val="00991200"/>
    <w:rsid w:val="00991D0F"/>
    <w:rsid w:val="009A2A60"/>
    <w:rsid w:val="009A2AED"/>
    <w:rsid w:val="009A34BC"/>
    <w:rsid w:val="009A35A4"/>
    <w:rsid w:val="009A4A76"/>
    <w:rsid w:val="009A6160"/>
    <w:rsid w:val="009A6704"/>
    <w:rsid w:val="009B10DA"/>
    <w:rsid w:val="009B1358"/>
    <w:rsid w:val="009B39E0"/>
    <w:rsid w:val="009B617E"/>
    <w:rsid w:val="009C0FF4"/>
    <w:rsid w:val="009C32A7"/>
    <w:rsid w:val="009C55C9"/>
    <w:rsid w:val="009C6146"/>
    <w:rsid w:val="009D1139"/>
    <w:rsid w:val="009D34B5"/>
    <w:rsid w:val="009D3BD3"/>
    <w:rsid w:val="009D4768"/>
    <w:rsid w:val="009D4D51"/>
    <w:rsid w:val="009D770F"/>
    <w:rsid w:val="009E0C5C"/>
    <w:rsid w:val="009E2183"/>
    <w:rsid w:val="009E413A"/>
    <w:rsid w:val="009E5A56"/>
    <w:rsid w:val="009E5C68"/>
    <w:rsid w:val="009E6612"/>
    <w:rsid w:val="009E7B7D"/>
    <w:rsid w:val="009F05D6"/>
    <w:rsid w:val="009F276F"/>
    <w:rsid w:val="009F2D3A"/>
    <w:rsid w:val="009F323B"/>
    <w:rsid w:val="009F35E6"/>
    <w:rsid w:val="009F3EFA"/>
    <w:rsid w:val="009F5EC9"/>
    <w:rsid w:val="009F6EEF"/>
    <w:rsid w:val="00A01B04"/>
    <w:rsid w:val="00A01CC0"/>
    <w:rsid w:val="00A01CC4"/>
    <w:rsid w:val="00A020FB"/>
    <w:rsid w:val="00A02D72"/>
    <w:rsid w:val="00A04AFE"/>
    <w:rsid w:val="00A0511C"/>
    <w:rsid w:val="00A07019"/>
    <w:rsid w:val="00A07264"/>
    <w:rsid w:val="00A072DB"/>
    <w:rsid w:val="00A0753B"/>
    <w:rsid w:val="00A117F6"/>
    <w:rsid w:val="00A13435"/>
    <w:rsid w:val="00A1499F"/>
    <w:rsid w:val="00A14B5B"/>
    <w:rsid w:val="00A14D6A"/>
    <w:rsid w:val="00A204C7"/>
    <w:rsid w:val="00A20FC3"/>
    <w:rsid w:val="00A260F5"/>
    <w:rsid w:val="00A31714"/>
    <w:rsid w:val="00A32DB4"/>
    <w:rsid w:val="00A32FFD"/>
    <w:rsid w:val="00A3432E"/>
    <w:rsid w:val="00A34525"/>
    <w:rsid w:val="00A34A27"/>
    <w:rsid w:val="00A34E68"/>
    <w:rsid w:val="00A34F48"/>
    <w:rsid w:val="00A365E1"/>
    <w:rsid w:val="00A36721"/>
    <w:rsid w:val="00A3722B"/>
    <w:rsid w:val="00A41AD1"/>
    <w:rsid w:val="00A435F3"/>
    <w:rsid w:val="00A44D9C"/>
    <w:rsid w:val="00A47A3F"/>
    <w:rsid w:val="00A47CA0"/>
    <w:rsid w:val="00A506EE"/>
    <w:rsid w:val="00A5100A"/>
    <w:rsid w:val="00A52981"/>
    <w:rsid w:val="00A529FF"/>
    <w:rsid w:val="00A54695"/>
    <w:rsid w:val="00A54792"/>
    <w:rsid w:val="00A5569A"/>
    <w:rsid w:val="00A559D3"/>
    <w:rsid w:val="00A55F16"/>
    <w:rsid w:val="00A5696B"/>
    <w:rsid w:val="00A606F3"/>
    <w:rsid w:val="00A60BC3"/>
    <w:rsid w:val="00A614B3"/>
    <w:rsid w:val="00A654E1"/>
    <w:rsid w:val="00A65EF0"/>
    <w:rsid w:val="00A674AF"/>
    <w:rsid w:val="00A70029"/>
    <w:rsid w:val="00A73614"/>
    <w:rsid w:val="00A7369E"/>
    <w:rsid w:val="00A73E37"/>
    <w:rsid w:val="00A778FB"/>
    <w:rsid w:val="00A80AFB"/>
    <w:rsid w:val="00A80CAA"/>
    <w:rsid w:val="00A81282"/>
    <w:rsid w:val="00A833F0"/>
    <w:rsid w:val="00A83D78"/>
    <w:rsid w:val="00A84865"/>
    <w:rsid w:val="00A867E1"/>
    <w:rsid w:val="00A8715B"/>
    <w:rsid w:val="00A87E97"/>
    <w:rsid w:val="00A903B9"/>
    <w:rsid w:val="00A945F2"/>
    <w:rsid w:val="00A953CC"/>
    <w:rsid w:val="00A968EF"/>
    <w:rsid w:val="00A9742A"/>
    <w:rsid w:val="00A9763A"/>
    <w:rsid w:val="00A97B7E"/>
    <w:rsid w:val="00AA088B"/>
    <w:rsid w:val="00AA0FD3"/>
    <w:rsid w:val="00AA16E6"/>
    <w:rsid w:val="00AA1DBD"/>
    <w:rsid w:val="00AA23CF"/>
    <w:rsid w:val="00AA24D1"/>
    <w:rsid w:val="00AA5ABE"/>
    <w:rsid w:val="00AB144F"/>
    <w:rsid w:val="00AB1700"/>
    <w:rsid w:val="00AB2191"/>
    <w:rsid w:val="00AB24BD"/>
    <w:rsid w:val="00AB2816"/>
    <w:rsid w:val="00AB3242"/>
    <w:rsid w:val="00AB3C93"/>
    <w:rsid w:val="00AB4062"/>
    <w:rsid w:val="00AB7199"/>
    <w:rsid w:val="00AC494A"/>
    <w:rsid w:val="00AC63D2"/>
    <w:rsid w:val="00AD16B0"/>
    <w:rsid w:val="00AD195D"/>
    <w:rsid w:val="00AD1DED"/>
    <w:rsid w:val="00AD2D5A"/>
    <w:rsid w:val="00AD3299"/>
    <w:rsid w:val="00AD6398"/>
    <w:rsid w:val="00AD6A55"/>
    <w:rsid w:val="00AD77D8"/>
    <w:rsid w:val="00AE1EE8"/>
    <w:rsid w:val="00AE21EF"/>
    <w:rsid w:val="00AE27F6"/>
    <w:rsid w:val="00AE4A51"/>
    <w:rsid w:val="00AE6FA8"/>
    <w:rsid w:val="00AE7079"/>
    <w:rsid w:val="00AF3335"/>
    <w:rsid w:val="00AF39D0"/>
    <w:rsid w:val="00AF5A0B"/>
    <w:rsid w:val="00AF5A1B"/>
    <w:rsid w:val="00B00640"/>
    <w:rsid w:val="00B00ADD"/>
    <w:rsid w:val="00B00C34"/>
    <w:rsid w:val="00B00EA9"/>
    <w:rsid w:val="00B03322"/>
    <w:rsid w:val="00B04533"/>
    <w:rsid w:val="00B052CE"/>
    <w:rsid w:val="00B0697F"/>
    <w:rsid w:val="00B06BCE"/>
    <w:rsid w:val="00B0790F"/>
    <w:rsid w:val="00B10E5F"/>
    <w:rsid w:val="00B114E2"/>
    <w:rsid w:val="00B11D3A"/>
    <w:rsid w:val="00B13032"/>
    <w:rsid w:val="00B1304C"/>
    <w:rsid w:val="00B13223"/>
    <w:rsid w:val="00B134E4"/>
    <w:rsid w:val="00B163D9"/>
    <w:rsid w:val="00B16ACB"/>
    <w:rsid w:val="00B17718"/>
    <w:rsid w:val="00B17B04"/>
    <w:rsid w:val="00B20EEB"/>
    <w:rsid w:val="00B21961"/>
    <w:rsid w:val="00B22307"/>
    <w:rsid w:val="00B22F69"/>
    <w:rsid w:val="00B233DB"/>
    <w:rsid w:val="00B238D0"/>
    <w:rsid w:val="00B250E2"/>
    <w:rsid w:val="00B264A6"/>
    <w:rsid w:val="00B30917"/>
    <w:rsid w:val="00B32300"/>
    <w:rsid w:val="00B32C02"/>
    <w:rsid w:val="00B32FE2"/>
    <w:rsid w:val="00B33123"/>
    <w:rsid w:val="00B33D1C"/>
    <w:rsid w:val="00B34407"/>
    <w:rsid w:val="00B37E09"/>
    <w:rsid w:val="00B403A4"/>
    <w:rsid w:val="00B40A70"/>
    <w:rsid w:val="00B432EF"/>
    <w:rsid w:val="00B45D88"/>
    <w:rsid w:val="00B47624"/>
    <w:rsid w:val="00B52489"/>
    <w:rsid w:val="00B527AB"/>
    <w:rsid w:val="00B52934"/>
    <w:rsid w:val="00B53775"/>
    <w:rsid w:val="00B53AD4"/>
    <w:rsid w:val="00B55A4A"/>
    <w:rsid w:val="00B56BBE"/>
    <w:rsid w:val="00B572ED"/>
    <w:rsid w:val="00B604CB"/>
    <w:rsid w:val="00B609DE"/>
    <w:rsid w:val="00B633FD"/>
    <w:rsid w:val="00B65C0B"/>
    <w:rsid w:val="00B7221C"/>
    <w:rsid w:val="00B728D1"/>
    <w:rsid w:val="00B73650"/>
    <w:rsid w:val="00B736B3"/>
    <w:rsid w:val="00B77088"/>
    <w:rsid w:val="00B82675"/>
    <w:rsid w:val="00B83136"/>
    <w:rsid w:val="00B86BF7"/>
    <w:rsid w:val="00B91C77"/>
    <w:rsid w:val="00B9575C"/>
    <w:rsid w:val="00B95AE5"/>
    <w:rsid w:val="00B96136"/>
    <w:rsid w:val="00BA19FC"/>
    <w:rsid w:val="00BA26FF"/>
    <w:rsid w:val="00BA3706"/>
    <w:rsid w:val="00BA4038"/>
    <w:rsid w:val="00BA5002"/>
    <w:rsid w:val="00BA537E"/>
    <w:rsid w:val="00BA578C"/>
    <w:rsid w:val="00BA5807"/>
    <w:rsid w:val="00BA7BF5"/>
    <w:rsid w:val="00BB24BC"/>
    <w:rsid w:val="00BB24E1"/>
    <w:rsid w:val="00BB3229"/>
    <w:rsid w:val="00BB4929"/>
    <w:rsid w:val="00BB78D2"/>
    <w:rsid w:val="00BB7F6B"/>
    <w:rsid w:val="00BC104C"/>
    <w:rsid w:val="00BC1451"/>
    <w:rsid w:val="00BC1ECE"/>
    <w:rsid w:val="00BC3435"/>
    <w:rsid w:val="00BC3BCB"/>
    <w:rsid w:val="00BC58FD"/>
    <w:rsid w:val="00BD1D4F"/>
    <w:rsid w:val="00BD469B"/>
    <w:rsid w:val="00BD7771"/>
    <w:rsid w:val="00BE034D"/>
    <w:rsid w:val="00BE0B2E"/>
    <w:rsid w:val="00BE0E42"/>
    <w:rsid w:val="00BE12BA"/>
    <w:rsid w:val="00BE14AB"/>
    <w:rsid w:val="00BE3E8D"/>
    <w:rsid w:val="00BE60F3"/>
    <w:rsid w:val="00BE6BD6"/>
    <w:rsid w:val="00BE7445"/>
    <w:rsid w:val="00BE7E52"/>
    <w:rsid w:val="00BF0122"/>
    <w:rsid w:val="00BF3EB2"/>
    <w:rsid w:val="00BF5305"/>
    <w:rsid w:val="00BF5BE6"/>
    <w:rsid w:val="00BF648F"/>
    <w:rsid w:val="00BF6A56"/>
    <w:rsid w:val="00BF79B9"/>
    <w:rsid w:val="00BF79E8"/>
    <w:rsid w:val="00BF7BC8"/>
    <w:rsid w:val="00C0065C"/>
    <w:rsid w:val="00C00C2E"/>
    <w:rsid w:val="00C01A8E"/>
    <w:rsid w:val="00C03176"/>
    <w:rsid w:val="00C03871"/>
    <w:rsid w:val="00C03910"/>
    <w:rsid w:val="00C04320"/>
    <w:rsid w:val="00C0468E"/>
    <w:rsid w:val="00C0565B"/>
    <w:rsid w:val="00C05BBA"/>
    <w:rsid w:val="00C0675D"/>
    <w:rsid w:val="00C0795C"/>
    <w:rsid w:val="00C13175"/>
    <w:rsid w:val="00C15239"/>
    <w:rsid w:val="00C15C90"/>
    <w:rsid w:val="00C16F6B"/>
    <w:rsid w:val="00C2289E"/>
    <w:rsid w:val="00C274BB"/>
    <w:rsid w:val="00C27607"/>
    <w:rsid w:val="00C27B5A"/>
    <w:rsid w:val="00C308D3"/>
    <w:rsid w:val="00C30BCC"/>
    <w:rsid w:val="00C30DE4"/>
    <w:rsid w:val="00C32E40"/>
    <w:rsid w:val="00C33D84"/>
    <w:rsid w:val="00C34020"/>
    <w:rsid w:val="00C35230"/>
    <w:rsid w:val="00C352E9"/>
    <w:rsid w:val="00C365CE"/>
    <w:rsid w:val="00C406FC"/>
    <w:rsid w:val="00C40DA9"/>
    <w:rsid w:val="00C41169"/>
    <w:rsid w:val="00C4142C"/>
    <w:rsid w:val="00C41D1B"/>
    <w:rsid w:val="00C41E6E"/>
    <w:rsid w:val="00C42162"/>
    <w:rsid w:val="00C43FC6"/>
    <w:rsid w:val="00C508C3"/>
    <w:rsid w:val="00C50A97"/>
    <w:rsid w:val="00C50E72"/>
    <w:rsid w:val="00C51971"/>
    <w:rsid w:val="00C52649"/>
    <w:rsid w:val="00C52C35"/>
    <w:rsid w:val="00C5695F"/>
    <w:rsid w:val="00C6055F"/>
    <w:rsid w:val="00C60B82"/>
    <w:rsid w:val="00C6169C"/>
    <w:rsid w:val="00C652EC"/>
    <w:rsid w:val="00C65899"/>
    <w:rsid w:val="00C65DDA"/>
    <w:rsid w:val="00C67C14"/>
    <w:rsid w:val="00C711D2"/>
    <w:rsid w:val="00C716C9"/>
    <w:rsid w:val="00C71B0C"/>
    <w:rsid w:val="00C74E74"/>
    <w:rsid w:val="00C7567A"/>
    <w:rsid w:val="00C76B8D"/>
    <w:rsid w:val="00C770F1"/>
    <w:rsid w:val="00C77E72"/>
    <w:rsid w:val="00C8097F"/>
    <w:rsid w:val="00C8248F"/>
    <w:rsid w:val="00C85012"/>
    <w:rsid w:val="00C8524B"/>
    <w:rsid w:val="00C867C5"/>
    <w:rsid w:val="00C86938"/>
    <w:rsid w:val="00C87D56"/>
    <w:rsid w:val="00C90CA0"/>
    <w:rsid w:val="00C91163"/>
    <w:rsid w:val="00C92A76"/>
    <w:rsid w:val="00C93542"/>
    <w:rsid w:val="00C936E8"/>
    <w:rsid w:val="00C94814"/>
    <w:rsid w:val="00C94A9F"/>
    <w:rsid w:val="00C951D6"/>
    <w:rsid w:val="00C96716"/>
    <w:rsid w:val="00CA0C77"/>
    <w:rsid w:val="00CA16F9"/>
    <w:rsid w:val="00CA2056"/>
    <w:rsid w:val="00CA2285"/>
    <w:rsid w:val="00CA2CA3"/>
    <w:rsid w:val="00CA4A68"/>
    <w:rsid w:val="00CA4E6A"/>
    <w:rsid w:val="00CA7ECD"/>
    <w:rsid w:val="00CB2261"/>
    <w:rsid w:val="00CB3D62"/>
    <w:rsid w:val="00CB479B"/>
    <w:rsid w:val="00CB6B84"/>
    <w:rsid w:val="00CB6FB7"/>
    <w:rsid w:val="00CB7D6E"/>
    <w:rsid w:val="00CC06D5"/>
    <w:rsid w:val="00CC1656"/>
    <w:rsid w:val="00CC28D8"/>
    <w:rsid w:val="00CC300A"/>
    <w:rsid w:val="00CC32A8"/>
    <w:rsid w:val="00CC3E0F"/>
    <w:rsid w:val="00CC3FE6"/>
    <w:rsid w:val="00CC5032"/>
    <w:rsid w:val="00CC674D"/>
    <w:rsid w:val="00CD012B"/>
    <w:rsid w:val="00CD146F"/>
    <w:rsid w:val="00CD4707"/>
    <w:rsid w:val="00CD4C50"/>
    <w:rsid w:val="00CD51C6"/>
    <w:rsid w:val="00CD55B2"/>
    <w:rsid w:val="00CD5AF6"/>
    <w:rsid w:val="00CD7B2E"/>
    <w:rsid w:val="00CE0930"/>
    <w:rsid w:val="00CE1138"/>
    <w:rsid w:val="00CE1582"/>
    <w:rsid w:val="00CE1C10"/>
    <w:rsid w:val="00CE2521"/>
    <w:rsid w:val="00CE37EC"/>
    <w:rsid w:val="00CE4CCB"/>
    <w:rsid w:val="00CF0DB1"/>
    <w:rsid w:val="00CF3C63"/>
    <w:rsid w:val="00CF3E51"/>
    <w:rsid w:val="00CF4644"/>
    <w:rsid w:val="00CF61AE"/>
    <w:rsid w:val="00CF6972"/>
    <w:rsid w:val="00D0094C"/>
    <w:rsid w:val="00D016C7"/>
    <w:rsid w:val="00D0231C"/>
    <w:rsid w:val="00D02C12"/>
    <w:rsid w:val="00D03A6C"/>
    <w:rsid w:val="00D044A3"/>
    <w:rsid w:val="00D04AC8"/>
    <w:rsid w:val="00D05200"/>
    <w:rsid w:val="00D055BD"/>
    <w:rsid w:val="00D071D8"/>
    <w:rsid w:val="00D10034"/>
    <w:rsid w:val="00D10A28"/>
    <w:rsid w:val="00D12B25"/>
    <w:rsid w:val="00D12C41"/>
    <w:rsid w:val="00D132E8"/>
    <w:rsid w:val="00D1394C"/>
    <w:rsid w:val="00D176E1"/>
    <w:rsid w:val="00D2114B"/>
    <w:rsid w:val="00D236F5"/>
    <w:rsid w:val="00D261A0"/>
    <w:rsid w:val="00D261ED"/>
    <w:rsid w:val="00D27FA3"/>
    <w:rsid w:val="00D302BF"/>
    <w:rsid w:val="00D323CF"/>
    <w:rsid w:val="00D32583"/>
    <w:rsid w:val="00D32D98"/>
    <w:rsid w:val="00D33EDE"/>
    <w:rsid w:val="00D348DB"/>
    <w:rsid w:val="00D34B2F"/>
    <w:rsid w:val="00D354EC"/>
    <w:rsid w:val="00D35F91"/>
    <w:rsid w:val="00D36328"/>
    <w:rsid w:val="00D36B29"/>
    <w:rsid w:val="00D41251"/>
    <w:rsid w:val="00D442BB"/>
    <w:rsid w:val="00D44442"/>
    <w:rsid w:val="00D44F7E"/>
    <w:rsid w:val="00D4799F"/>
    <w:rsid w:val="00D50A49"/>
    <w:rsid w:val="00D51C45"/>
    <w:rsid w:val="00D544B3"/>
    <w:rsid w:val="00D56E82"/>
    <w:rsid w:val="00D6369A"/>
    <w:rsid w:val="00D64A6F"/>
    <w:rsid w:val="00D65CAB"/>
    <w:rsid w:val="00D6607C"/>
    <w:rsid w:val="00D702F4"/>
    <w:rsid w:val="00D70986"/>
    <w:rsid w:val="00D70D7E"/>
    <w:rsid w:val="00D72674"/>
    <w:rsid w:val="00D72F45"/>
    <w:rsid w:val="00D7338D"/>
    <w:rsid w:val="00D742E8"/>
    <w:rsid w:val="00D76100"/>
    <w:rsid w:val="00D77C4A"/>
    <w:rsid w:val="00D83F60"/>
    <w:rsid w:val="00D86203"/>
    <w:rsid w:val="00D865B4"/>
    <w:rsid w:val="00D87922"/>
    <w:rsid w:val="00D87945"/>
    <w:rsid w:val="00D87C72"/>
    <w:rsid w:val="00D90C1A"/>
    <w:rsid w:val="00D92BC9"/>
    <w:rsid w:val="00D92CE0"/>
    <w:rsid w:val="00D93734"/>
    <w:rsid w:val="00D93CB1"/>
    <w:rsid w:val="00D94DDC"/>
    <w:rsid w:val="00D94F87"/>
    <w:rsid w:val="00D95A91"/>
    <w:rsid w:val="00D95CE3"/>
    <w:rsid w:val="00D95F1A"/>
    <w:rsid w:val="00D979A1"/>
    <w:rsid w:val="00DA0A68"/>
    <w:rsid w:val="00DA25A7"/>
    <w:rsid w:val="00DA2D60"/>
    <w:rsid w:val="00DA41D1"/>
    <w:rsid w:val="00DA57DF"/>
    <w:rsid w:val="00DA7B2C"/>
    <w:rsid w:val="00DB10EA"/>
    <w:rsid w:val="00DB1CDF"/>
    <w:rsid w:val="00DB1E8D"/>
    <w:rsid w:val="00DB373C"/>
    <w:rsid w:val="00DB408C"/>
    <w:rsid w:val="00DB42A5"/>
    <w:rsid w:val="00DB4543"/>
    <w:rsid w:val="00DB5CC2"/>
    <w:rsid w:val="00DC2C97"/>
    <w:rsid w:val="00DC6E41"/>
    <w:rsid w:val="00DC7AB7"/>
    <w:rsid w:val="00DD0AD7"/>
    <w:rsid w:val="00DD2142"/>
    <w:rsid w:val="00DD4218"/>
    <w:rsid w:val="00DD4CAA"/>
    <w:rsid w:val="00DD6F8C"/>
    <w:rsid w:val="00DD79E8"/>
    <w:rsid w:val="00DE0C04"/>
    <w:rsid w:val="00DE136F"/>
    <w:rsid w:val="00DE3494"/>
    <w:rsid w:val="00DE3976"/>
    <w:rsid w:val="00DE40E7"/>
    <w:rsid w:val="00DE7435"/>
    <w:rsid w:val="00DE7B76"/>
    <w:rsid w:val="00DF43C0"/>
    <w:rsid w:val="00DF45F9"/>
    <w:rsid w:val="00DF4CEA"/>
    <w:rsid w:val="00DF5E23"/>
    <w:rsid w:val="00DF60A6"/>
    <w:rsid w:val="00DF641A"/>
    <w:rsid w:val="00DF7C72"/>
    <w:rsid w:val="00E0021C"/>
    <w:rsid w:val="00E007CC"/>
    <w:rsid w:val="00E01659"/>
    <w:rsid w:val="00E0200C"/>
    <w:rsid w:val="00E02016"/>
    <w:rsid w:val="00E029D7"/>
    <w:rsid w:val="00E068E1"/>
    <w:rsid w:val="00E079B9"/>
    <w:rsid w:val="00E07D68"/>
    <w:rsid w:val="00E1075B"/>
    <w:rsid w:val="00E12A4C"/>
    <w:rsid w:val="00E12C05"/>
    <w:rsid w:val="00E1329B"/>
    <w:rsid w:val="00E13D57"/>
    <w:rsid w:val="00E151DA"/>
    <w:rsid w:val="00E1686D"/>
    <w:rsid w:val="00E17AEB"/>
    <w:rsid w:val="00E2114C"/>
    <w:rsid w:val="00E25E6A"/>
    <w:rsid w:val="00E266ED"/>
    <w:rsid w:val="00E267CC"/>
    <w:rsid w:val="00E311CE"/>
    <w:rsid w:val="00E34BAE"/>
    <w:rsid w:val="00E34D7D"/>
    <w:rsid w:val="00E3667D"/>
    <w:rsid w:val="00E36FBE"/>
    <w:rsid w:val="00E37AB5"/>
    <w:rsid w:val="00E409D4"/>
    <w:rsid w:val="00E42403"/>
    <w:rsid w:val="00E4388C"/>
    <w:rsid w:val="00E450E0"/>
    <w:rsid w:val="00E45551"/>
    <w:rsid w:val="00E46045"/>
    <w:rsid w:val="00E479FC"/>
    <w:rsid w:val="00E50B99"/>
    <w:rsid w:val="00E513D6"/>
    <w:rsid w:val="00E52584"/>
    <w:rsid w:val="00E54821"/>
    <w:rsid w:val="00E57357"/>
    <w:rsid w:val="00E5738B"/>
    <w:rsid w:val="00E6083E"/>
    <w:rsid w:val="00E6087F"/>
    <w:rsid w:val="00E6217A"/>
    <w:rsid w:val="00E62217"/>
    <w:rsid w:val="00E63D7A"/>
    <w:rsid w:val="00E7059F"/>
    <w:rsid w:val="00E70BD0"/>
    <w:rsid w:val="00E71539"/>
    <w:rsid w:val="00E71842"/>
    <w:rsid w:val="00E7188A"/>
    <w:rsid w:val="00E72A3F"/>
    <w:rsid w:val="00E73553"/>
    <w:rsid w:val="00E73D90"/>
    <w:rsid w:val="00E74176"/>
    <w:rsid w:val="00E74A01"/>
    <w:rsid w:val="00E7511F"/>
    <w:rsid w:val="00E75D19"/>
    <w:rsid w:val="00E75F7F"/>
    <w:rsid w:val="00E77A1F"/>
    <w:rsid w:val="00E81D35"/>
    <w:rsid w:val="00E81D46"/>
    <w:rsid w:val="00E82268"/>
    <w:rsid w:val="00E85D81"/>
    <w:rsid w:val="00E86423"/>
    <w:rsid w:val="00E871D9"/>
    <w:rsid w:val="00E900B6"/>
    <w:rsid w:val="00E91FBC"/>
    <w:rsid w:val="00E928A4"/>
    <w:rsid w:val="00E949C6"/>
    <w:rsid w:val="00E95F62"/>
    <w:rsid w:val="00E96672"/>
    <w:rsid w:val="00EA110F"/>
    <w:rsid w:val="00EA1C1D"/>
    <w:rsid w:val="00EA2696"/>
    <w:rsid w:val="00EA61F0"/>
    <w:rsid w:val="00EA635F"/>
    <w:rsid w:val="00EA6A79"/>
    <w:rsid w:val="00EA77CC"/>
    <w:rsid w:val="00EA7D3F"/>
    <w:rsid w:val="00EB002A"/>
    <w:rsid w:val="00EB1CA0"/>
    <w:rsid w:val="00EB1E70"/>
    <w:rsid w:val="00EB2A0B"/>
    <w:rsid w:val="00EB5006"/>
    <w:rsid w:val="00EC1437"/>
    <w:rsid w:val="00EC4FC2"/>
    <w:rsid w:val="00EC6EFD"/>
    <w:rsid w:val="00ED0300"/>
    <w:rsid w:val="00ED1F36"/>
    <w:rsid w:val="00ED4575"/>
    <w:rsid w:val="00ED567E"/>
    <w:rsid w:val="00ED6B8E"/>
    <w:rsid w:val="00ED6E5C"/>
    <w:rsid w:val="00ED7820"/>
    <w:rsid w:val="00EE0518"/>
    <w:rsid w:val="00EE21CF"/>
    <w:rsid w:val="00EE26DD"/>
    <w:rsid w:val="00EE37A1"/>
    <w:rsid w:val="00EE6840"/>
    <w:rsid w:val="00EF0665"/>
    <w:rsid w:val="00EF1285"/>
    <w:rsid w:val="00EF3023"/>
    <w:rsid w:val="00EF3ABF"/>
    <w:rsid w:val="00EF4881"/>
    <w:rsid w:val="00EF4B33"/>
    <w:rsid w:val="00EF4C3B"/>
    <w:rsid w:val="00EF5A03"/>
    <w:rsid w:val="00EF7502"/>
    <w:rsid w:val="00F00190"/>
    <w:rsid w:val="00F00F1D"/>
    <w:rsid w:val="00F02BD3"/>
    <w:rsid w:val="00F02D54"/>
    <w:rsid w:val="00F034DE"/>
    <w:rsid w:val="00F03989"/>
    <w:rsid w:val="00F03C21"/>
    <w:rsid w:val="00F05F6A"/>
    <w:rsid w:val="00F070D0"/>
    <w:rsid w:val="00F075D5"/>
    <w:rsid w:val="00F07F06"/>
    <w:rsid w:val="00F107B9"/>
    <w:rsid w:val="00F11669"/>
    <w:rsid w:val="00F12411"/>
    <w:rsid w:val="00F12774"/>
    <w:rsid w:val="00F13EC8"/>
    <w:rsid w:val="00F156BE"/>
    <w:rsid w:val="00F158EA"/>
    <w:rsid w:val="00F15A8E"/>
    <w:rsid w:val="00F16ACC"/>
    <w:rsid w:val="00F20D68"/>
    <w:rsid w:val="00F21884"/>
    <w:rsid w:val="00F21B14"/>
    <w:rsid w:val="00F23AE7"/>
    <w:rsid w:val="00F24815"/>
    <w:rsid w:val="00F2578E"/>
    <w:rsid w:val="00F25B45"/>
    <w:rsid w:val="00F310B5"/>
    <w:rsid w:val="00F311EA"/>
    <w:rsid w:val="00F323FD"/>
    <w:rsid w:val="00F32F9A"/>
    <w:rsid w:val="00F336A6"/>
    <w:rsid w:val="00F338CE"/>
    <w:rsid w:val="00F34C32"/>
    <w:rsid w:val="00F34E37"/>
    <w:rsid w:val="00F35371"/>
    <w:rsid w:val="00F35622"/>
    <w:rsid w:val="00F35E34"/>
    <w:rsid w:val="00F362FF"/>
    <w:rsid w:val="00F4050C"/>
    <w:rsid w:val="00F40F51"/>
    <w:rsid w:val="00F40FDC"/>
    <w:rsid w:val="00F412B7"/>
    <w:rsid w:val="00F41386"/>
    <w:rsid w:val="00F424AD"/>
    <w:rsid w:val="00F4266F"/>
    <w:rsid w:val="00F42711"/>
    <w:rsid w:val="00F42BB1"/>
    <w:rsid w:val="00F4339F"/>
    <w:rsid w:val="00F450C3"/>
    <w:rsid w:val="00F468C4"/>
    <w:rsid w:val="00F46E82"/>
    <w:rsid w:val="00F502C1"/>
    <w:rsid w:val="00F50DC9"/>
    <w:rsid w:val="00F53054"/>
    <w:rsid w:val="00F53B0C"/>
    <w:rsid w:val="00F5447D"/>
    <w:rsid w:val="00F55A83"/>
    <w:rsid w:val="00F5738B"/>
    <w:rsid w:val="00F5797F"/>
    <w:rsid w:val="00F63A74"/>
    <w:rsid w:val="00F646EF"/>
    <w:rsid w:val="00F66093"/>
    <w:rsid w:val="00F72C63"/>
    <w:rsid w:val="00F73C23"/>
    <w:rsid w:val="00F7405C"/>
    <w:rsid w:val="00F7522A"/>
    <w:rsid w:val="00F754C7"/>
    <w:rsid w:val="00F76046"/>
    <w:rsid w:val="00F769AB"/>
    <w:rsid w:val="00F80A61"/>
    <w:rsid w:val="00F82991"/>
    <w:rsid w:val="00F867AB"/>
    <w:rsid w:val="00F91D5B"/>
    <w:rsid w:val="00F92456"/>
    <w:rsid w:val="00F92673"/>
    <w:rsid w:val="00F9349E"/>
    <w:rsid w:val="00F93795"/>
    <w:rsid w:val="00FA048E"/>
    <w:rsid w:val="00FA0E27"/>
    <w:rsid w:val="00FA1862"/>
    <w:rsid w:val="00FA1AB2"/>
    <w:rsid w:val="00FA2F92"/>
    <w:rsid w:val="00FA37A6"/>
    <w:rsid w:val="00FA3867"/>
    <w:rsid w:val="00FA4201"/>
    <w:rsid w:val="00FB0E09"/>
    <w:rsid w:val="00FB0FE4"/>
    <w:rsid w:val="00FB352E"/>
    <w:rsid w:val="00FB3B35"/>
    <w:rsid w:val="00FB4A70"/>
    <w:rsid w:val="00FB4C8B"/>
    <w:rsid w:val="00FB6DE7"/>
    <w:rsid w:val="00FB6F73"/>
    <w:rsid w:val="00FC1048"/>
    <w:rsid w:val="00FC2551"/>
    <w:rsid w:val="00FC2D27"/>
    <w:rsid w:val="00FC357E"/>
    <w:rsid w:val="00FC395C"/>
    <w:rsid w:val="00FC4393"/>
    <w:rsid w:val="00FC5769"/>
    <w:rsid w:val="00FC7920"/>
    <w:rsid w:val="00FC792C"/>
    <w:rsid w:val="00FD1472"/>
    <w:rsid w:val="00FD14DB"/>
    <w:rsid w:val="00FD3484"/>
    <w:rsid w:val="00FD34EB"/>
    <w:rsid w:val="00FD4067"/>
    <w:rsid w:val="00FD670B"/>
    <w:rsid w:val="00FD6C0F"/>
    <w:rsid w:val="00FD7089"/>
    <w:rsid w:val="00FE0BC7"/>
    <w:rsid w:val="00FE10CA"/>
    <w:rsid w:val="00FE1197"/>
    <w:rsid w:val="00FE1956"/>
    <w:rsid w:val="00FE1ABF"/>
    <w:rsid w:val="00FE2570"/>
    <w:rsid w:val="00FE339B"/>
    <w:rsid w:val="00FE50E8"/>
    <w:rsid w:val="00FE5DB8"/>
    <w:rsid w:val="00FE647C"/>
    <w:rsid w:val="00FE6AD4"/>
    <w:rsid w:val="00FF116B"/>
    <w:rsid w:val="00FF22E6"/>
    <w:rsid w:val="00FF3258"/>
    <w:rsid w:val="00FF34A1"/>
    <w:rsid w:val="00FF35DA"/>
    <w:rsid w:val="00FF3DDC"/>
    <w:rsid w:val="00FF4071"/>
    <w:rsid w:val="00FF5F86"/>
    <w:rsid w:val="00FF6D90"/>
    <w:rsid w:val="0547892B"/>
    <w:rsid w:val="2B13A408"/>
    <w:rsid w:val="33B5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737"/>
    </o:shapedefaults>
    <o:shapelayout v:ext="edit">
      <o:idmap v:ext="edit" data="2"/>
    </o:shapelayout>
  </w:shapeDefaults>
  <w:decimalSymbol w:val=","/>
  <w:listSeparator w:val=";"/>
  <w14:docId w14:val="38FA1A5B"/>
  <w15:docId w15:val="{26419252-C295-49BB-BA6D-856934C0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locked="1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locked="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locked="1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locked="1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locked="1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locked="1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locked="1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068E1"/>
    <w:pPr>
      <w:spacing w:line="300" w:lineRule="auto"/>
      <w:jc w:val="both"/>
    </w:pPr>
    <w:rPr>
      <w:rFonts w:ascii="Segoe UI" w:hAnsi="Segoe UI"/>
      <w:szCs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463D8"/>
    <w:pPr>
      <w:keepNext/>
      <w:numPr>
        <w:numId w:val="1"/>
      </w:numPr>
      <w:outlineLvl w:val="0"/>
    </w:pPr>
    <w:rPr>
      <w:rFonts w:ascii="Arial Black" w:hAnsi="Arial Black" w:cs="Arial"/>
      <w:bCs/>
      <w:color w:val="000000"/>
      <w:sz w:val="24"/>
    </w:rPr>
  </w:style>
  <w:style w:type="paragraph" w:styleId="berschrift2">
    <w:name w:val="heading 2"/>
    <w:basedOn w:val="Standard"/>
    <w:next w:val="Standard"/>
    <w:link w:val="berschrift2Zchn"/>
    <w:semiHidden/>
    <w:qFormat/>
    <w:rsid w:val="00B32300"/>
    <w:pPr>
      <w:keepNext/>
      <w:numPr>
        <w:ilvl w:val="1"/>
        <w:numId w:val="1"/>
      </w:numPr>
      <w:outlineLvl w:val="1"/>
    </w:pPr>
    <w:rPr>
      <w:rFonts w:cs="Arial"/>
      <w:b/>
      <w:bCs/>
    </w:rPr>
  </w:style>
  <w:style w:type="paragraph" w:styleId="berschrift3">
    <w:name w:val="heading 3"/>
    <w:basedOn w:val="Standard"/>
    <w:next w:val="Standard"/>
    <w:link w:val="berschrift3Zchn"/>
    <w:semiHidden/>
    <w:qFormat/>
    <w:rsid w:val="00B32300"/>
    <w:pPr>
      <w:keepNext/>
      <w:numPr>
        <w:ilvl w:val="2"/>
        <w:numId w:val="1"/>
      </w:numPr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link w:val="berschrift4Zchn"/>
    <w:semiHidden/>
    <w:qFormat/>
    <w:rsid w:val="000B4621"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semiHidden/>
    <w:qFormat/>
    <w:rsid w:val="000B4621"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semiHidden/>
    <w:qFormat/>
    <w:rsid w:val="00B32300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qFormat/>
    <w:rsid w:val="00B3230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qFormat/>
    <w:rsid w:val="00B3230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qFormat/>
    <w:rsid w:val="00B32300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semiHidden/>
    <w:rsid w:val="00B32300"/>
    <w:pPr>
      <w:tabs>
        <w:tab w:val="center" w:pos="4536"/>
        <w:tab w:val="right" w:pos="9072"/>
      </w:tabs>
    </w:pPr>
  </w:style>
  <w:style w:type="paragraph" w:styleId="Verzeichnis1">
    <w:name w:val="toc 1"/>
    <w:next w:val="Verzeichnis2"/>
    <w:autoRedefine/>
    <w:uiPriority w:val="39"/>
    <w:rsid w:val="00F07F06"/>
    <w:pPr>
      <w:tabs>
        <w:tab w:val="left" w:pos="425"/>
        <w:tab w:val="right" w:pos="8505"/>
      </w:tabs>
      <w:spacing w:before="240"/>
      <w:ind w:left="425" w:hanging="425"/>
    </w:pPr>
    <w:rPr>
      <w:rFonts w:ascii="Segoe UI" w:hAnsi="Segoe UI" w:cs="Segoe UI"/>
      <w:b/>
      <w:noProof/>
      <w:sz w:val="24"/>
      <w:lang w:val="en-US"/>
    </w:rPr>
  </w:style>
  <w:style w:type="paragraph" w:styleId="Verzeichnis2">
    <w:name w:val="toc 2"/>
    <w:next w:val="Standard"/>
    <w:autoRedefine/>
    <w:uiPriority w:val="39"/>
    <w:rsid w:val="00F07F06"/>
    <w:pPr>
      <w:tabs>
        <w:tab w:val="left" w:pos="1077"/>
        <w:tab w:val="right" w:leader="dot" w:pos="8505"/>
      </w:tabs>
      <w:spacing w:before="120"/>
      <w:ind w:left="425"/>
    </w:pPr>
    <w:rPr>
      <w:rFonts w:ascii="Segoe UI" w:hAnsi="Segoe UI" w:cs="Segoe UI"/>
      <w:bCs/>
      <w:noProof/>
    </w:rPr>
  </w:style>
  <w:style w:type="paragraph" w:styleId="Verzeichnis3">
    <w:name w:val="toc 3"/>
    <w:next w:val="Standard"/>
    <w:autoRedefine/>
    <w:uiPriority w:val="39"/>
    <w:rsid w:val="00F07F06"/>
    <w:pPr>
      <w:tabs>
        <w:tab w:val="left" w:pos="1701"/>
        <w:tab w:val="right" w:leader="dot" w:pos="8505"/>
      </w:tabs>
      <w:spacing w:before="60"/>
      <w:ind w:left="1077"/>
    </w:pPr>
    <w:rPr>
      <w:rFonts w:ascii="Segoe UI" w:hAnsi="Segoe UI" w:cs="Segoe UI"/>
      <w:bCs/>
      <w:noProof/>
      <w:sz w:val="18"/>
    </w:rPr>
  </w:style>
  <w:style w:type="paragraph" w:styleId="Verzeichnis4">
    <w:name w:val="toc 4"/>
    <w:basedOn w:val="Standard"/>
    <w:next w:val="Standard"/>
    <w:autoRedefine/>
    <w:uiPriority w:val="39"/>
    <w:rsid w:val="00F07F06"/>
    <w:pPr>
      <w:tabs>
        <w:tab w:val="left" w:pos="2268"/>
        <w:tab w:val="left" w:pos="2835"/>
        <w:tab w:val="right" w:leader="dot" w:pos="8505"/>
      </w:tabs>
      <w:spacing w:line="240" w:lineRule="auto"/>
      <w:ind w:left="1701"/>
    </w:pPr>
    <w:rPr>
      <w:sz w:val="16"/>
    </w:rPr>
  </w:style>
  <w:style w:type="paragraph" w:styleId="Verzeichnis5">
    <w:name w:val="toc 5"/>
    <w:basedOn w:val="Standard"/>
    <w:next w:val="Standard"/>
    <w:autoRedefine/>
    <w:uiPriority w:val="39"/>
    <w:rsid w:val="000460DD"/>
    <w:pPr>
      <w:tabs>
        <w:tab w:val="left" w:pos="2835"/>
        <w:tab w:val="right" w:leader="dot" w:pos="8505"/>
      </w:tabs>
      <w:ind w:left="1701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rsid w:val="00B32300"/>
    <w:pPr>
      <w:ind w:left="1000"/>
    </w:pPr>
  </w:style>
  <w:style w:type="paragraph" w:styleId="Verzeichnis7">
    <w:name w:val="toc 7"/>
    <w:basedOn w:val="Standard"/>
    <w:next w:val="Standard"/>
    <w:autoRedefine/>
    <w:uiPriority w:val="39"/>
    <w:rsid w:val="00B32300"/>
    <w:pPr>
      <w:ind w:left="1200"/>
    </w:pPr>
  </w:style>
  <w:style w:type="paragraph" w:styleId="Verzeichnis8">
    <w:name w:val="toc 8"/>
    <w:basedOn w:val="Standard"/>
    <w:next w:val="Standard"/>
    <w:autoRedefine/>
    <w:uiPriority w:val="39"/>
    <w:rsid w:val="00B32300"/>
    <w:pPr>
      <w:ind w:left="1400"/>
    </w:pPr>
  </w:style>
  <w:style w:type="paragraph" w:styleId="Verzeichnis9">
    <w:name w:val="toc 9"/>
    <w:basedOn w:val="Standard"/>
    <w:next w:val="Standard"/>
    <w:autoRedefine/>
    <w:uiPriority w:val="39"/>
    <w:rsid w:val="00B32300"/>
    <w:pPr>
      <w:ind w:left="1600"/>
    </w:pPr>
  </w:style>
  <w:style w:type="character" w:styleId="Hyperlink">
    <w:name w:val="Hyperlink"/>
    <w:basedOn w:val="Absatz-Standardschriftart"/>
    <w:uiPriority w:val="99"/>
    <w:rsid w:val="00B32300"/>
    <w:rPr>
      <w:color w:val="008737"/>
      <w:u w:val="single"/>
    </w:rPr>
  </w:style>
  <w:style w:type="character" w:styleId="BesuchterLink">
    <w:name w:val="FollowedHyperlink"/>
    <w:basedOn w:val="Absatz-Standardschriftart"/>
    <w:semiHidden/>
    <w:rsid w:val="00B32300"/>
    <w:rPr>
      <w:color w:val="800080"/>
      <w:u w:val="single"/>
    </w:rPr>
  </w:style>
  <w:style w:type="paragraph" w:customStyle="1" w:styleId="KUBTitel">
    <w:name w:val="KUB Titel"/>
    <w:qFormat/>
    <w:rsid w:val="00E72A3F"/>
    <w:pPr>
      <w:spacing w:line="420" w:lineRule="exact"/>
    </w:pPr>
    <w:rPr>
      <w:rFonts w:ascii="Segoe UI" w:hAnsi="Segoe UI"/>
      <w:b/>
      <w:sz w:val="36"/>
    </w:rPr>
  </w:style>
  <w:style w:type="paragraph" w:customStyle="1" w:styleId="KUBUntertitel">
    <w:name w:val="KUB Untertitel"/>
    <w:qFormat/>
    <w:rsid w:val="00E72A3F"/>
    <w:pPr>
      <w:spacing w:before="60" w:line="340" w:lineRule="exact"/>
    </w:pPr>
    <w:rPr>
      <w:rFonts w:ascii="Segoe UI" w:eastAsia="+mn-ea" w:hAnsi="Segoe UI" w:cs="Arial"/>
      <w:b/>
      <w:sz w:val="28"/>
    </w:rPr>
  </w:style>
  <w:style w:type="paragraph" w:customStyle="1" w:styleId="KUBKategorie">
    <w:name w:val="KUB Kategorie"/>
    <w:link w:val="KUBKategorieZchn"/>
    <w:qFormat/>
    <w:rsid w:val="00E72A3F"/>
    <w:pPr>
      <w:tabs>
        <w:tab w:val="right" w:pos="9044"/>
      </w:tabs>
      <w:spacing w:before="160"/>
    </w:pPr>
    <w:rPr>
      <w:rFonts w:ascii="Segoe UI" w:hAnsi="Segoe UI"/>
      <w:b/>
      <w:bCs/>
      <w:color w:val="6C6E7B"/>
      <w:sz w:val="19"/>
      <w:szCs w:val="24"/>
    </w:rPr>
  </w:style>
  <w:style w:type="paragraph" w:customStyle="1" w:styleId="KUBAuszeichnung">
    <w:name w:val="KUB Auszeichnung"/>
    <w:basedOn w:val="Standard"/>
    <w:next w:val="Standard"/>
    <w:link w:val="KUBAuszeichnungZchn"/>
    <w:qFormat/>
    <w:rsid w:val="00B32300"/>
    <w:rPr>
      <w:b/>
    </w:rPr>
  </w:style>
  <w:style w:type="character" w:customStyle="1" w:styleId="Unterstrichen">
    <w:name w:val="Unterstrichen"/>
    <w:basedOn w:val="Absatz-Standardschriftart"/>
    <w:rsid w:val="00B32300"/>
    <w:rPr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23A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B56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7369E"/>
    <w:rPr>
      <w:color w:val="808080"/>
    </w:rPr>
  </w:style>
  <w:style w:type="table" w:styleId="Tabellenraster">
    <w:name w:val="Table Grid"/>
    <w:basedOn w:val="NormaleTabelle"/>
    <w:uiPriority w:val="59"/>
    <w:rsid w:val="005463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UBKategorieTitelseite">
    <w:name w:val="KUB Kategorie Titelseite"/>
    <w:qFormat/>
    <w:rsid w:val="007809A2"/>
    <w:pPr>
      <w:framePr w:w="4190" w:h="646" w:hRule="exact" w:wrap="around" w:vAnchor="page" w:hAnchor="page" w:x="2604" w:y="2099" w:anchorLock="1"/>
    </w:pPr>
    <w:rPr>
      <w:b/>
      <w:noProof/>
      <w:color w:val="6C6E7B"/>
      <w:sz w:val="26"/>
      <w:szCs w:val="26"/>
    </w:rPr>
  </w:style>
  <w:style w:type="character" w:customStyle="1" w:styleId="KUBAuszeichnungZchn">
    <w:name w:val="KUB Auszeichnung Zchn"/>
    <w:basedOn w:val="Absatz-Standardschriftart"/>
    <w:link w:val="KUBAuszeichnung"/>
    <w:rsid w:val="00B83136"/>
    <w:rPr>
      <w:rFonts w:ascii="Arial" w:hAnsi="Arial"/>
      <w:b/>
      <w:szCs w:val="24"/>
    </w:rPr>
  </w:style>
  <w:style w:type="paragraph" w:customStyle="1" w:styleId="KUBberschrift1">
    <w:name w:val="KUB Überschrift 1"/>
    <w:next w:val="Standard"/>
    <w:link w:val="KUBberschrift1Zchn"/>
    <w:qFormat/>
    <w:rsid w:val="005C7581"/>
    <w:pPr>
      <w:keepNext/>
      <w:numPr>
        <w:numId w:val="6"/>
      </w:numPr>
      <w:spacing w:before="480" w:after="240"/>
      <w:outlineLvl w:val="0"/>
    </w:pPr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2">
    <w:name w:val="KUB Überschrift 2"/>
    <w:next w:val="Standard"/>
    <w:link w:val="KUBberschrift2Zchn"/>
    <w:qFormat/>
    <w:rsid w:val="005C7581"/>
    <w:pPr>
      <w:keepNext/>
      <w:numPr>
        <w:ilvl w:val="1"/>
        <w:numId w:val="6"/>
      </w:numPr>
      <w:spacing w:before="600" w:after="120"/>
      <w:outlineLvl w:val="1"/>
    </w:pPr>
    <w:rPr>
      <w:rFonts w:ascii="Segoe UI" w:hAnsi="Segoe UI" w:cs="Arial"/>
      <w:b/>
      <w:bCs/>
      <w:color w:val="000000" w:themeColor="text1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12B56"/>
    <w:rPr>
      <w:rFonts w:ascii="Arial Black" w:hAnsi="Arial Black" w:cs="Arial"/>
      <w:bCs/>
      <w:color w:val="000000"/>
      <w:sz w:val="24"/>
      <w:szCs w:val="24"/>
    </w:rPr>
  </w:style>
  <w:style w:type="character" w:customStyle="1" w:styleId="KUBberschrift1Zchn">
    <w:name w:val="KUB Überschrift 1 Zchn"/>
    <w:basedOn w:val="berschrift1Zchn"/>
    <w:link w:val="KUBberschrift1"/>
    <w:rsid w:val="005C7581"/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3">
    <w:name w:val="KUB Überschrift 3"/>
    <w:next w:val="Standard"/>
    <w:link w:val="KUBberschrift3Zchn"/>
    <w:qFormat/>
    <w:rsid w:val="005C7581"/>
    <w:pPr>
      <w:keepNext/>
      <w:numPr>
        <w:ilvl w:val="2"/>
        <w:numId w:val="6"/>
      </w:numPr>
      <w:spacing w:before="480" w:after="120"/>
      <w:outlineLvl w:val="2"/>
    </w:pPr>
    <w:rPr>
      <w:rFonts w:ascii="Segoe UI" w:hAnsi="Segoe UI" w:cs="Arial"/>
      <w:b/>
      <w:bCs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2Zchn">
    <w:name w:val="KUB Überschrift 2 Zchn"/>
    <w:basedOn w:val="berschrift2Zchn"/>
    <w:link w:val="KUBberschrift2"/>
    <w:rsid w:val="005C7581"/>
    <w:rPr>
      <w:rFonts w:ascii="Segoe UI" w:hAnsi="Segoe UI" w:cs="Arial"/>
      <w:b/>
      <w:bCs/>
      <w:color w:val="000000" w:themeColor="text1"/>
      <w:szCs w:val="24"/>
    </w:rPr>
  </w:style>
  <w:style w:type="paragraph" w:customStyle="1" w:styleId="KUBberschrift4">
    <w:name w:val="KUB Überschrift 4"/>
    <w:next w:val="Standard"/>
    <w:qFormat/>
    <w:rsid w:val="005C7581"/>
    <w:pPr>
      <w:keepNext/>
      <w:numPr>
        <w:ilvl w:val="3"/>
        <w:numId w:val="6"/>
      </w:numPr>
      <w:spacing w:before="480"/>
      <w:outlineLvl w:val="3"/>
    </w:pPr>
    <w:rPr>
      <w:rFonts w:ascii="Segoe UI" w:hAnsi="Segoe UI"/>
      <w:b/>
      <w:bCs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3Zchn">
    <w:name w:val="KUB Überschrift 3 Zchn"/>
    <w:basedOn w:val="berschrift3Zchn"/>
    <w:link w:val="KUBberschrift3"/>
    <w:rsid w:val="005C7581"/>
    <w:rPr>
      <w:rFonts w:ascii="Segoe UI" w:hAnsi="Segoe UI" w:cs="Arial"/>
      <w:b/>
      <w:bCs/>
      <w:szCs w:val="24"/>
    </w:rPr>
  </w:style>
  <w:style w:type="paragraph" w:customStyle="1" w:styleId="KUBberschrift5">
    <w:name w:val="KUB Überschrift 5"/>
    <w:next w:val="Standard"/>
    <w:qFormat/>
    <w:rsid w:val="00477032"/>
    <w:pPr>
      <w:keepNext/>
      <w:numPr>
        <w:ilvl w:val="4"/>
        <w:numId w:val="6"/>
      </w:numPr>
      <w:spacing w:before="240"/>
    </w:pPr>
    <w:rPr>
      <w:b/>
      <w:bCs/>
      <w:iCs/>
      <w:szCs w:val="26"/>
    </w:rPr>
  </w:style>
  <w:style w:type="paragraph" w:customStyle="1" w:styleId="KUBInfotext">
    <w:name w:val="KUB Infotext"/>
    <w:qFormat/>
    <w:rsid w:val="00E72A3F"/>
    <w:pPr>
      <w:tabs>
        <w:tab w:val="right" w:pos="9072"/>
      </w:tabs>
    </w:pPr>
    <w:rPr>
      <w:rFonts w:ascii="Segoe UI" w:hAnsi="Segoe UI"/>
      <w:sz w:val="18"/>
      <w:szCs w:val="24"/>
    </w:rPr>
  </w:style>
  <w:style w:type="character" w:customStyle="1" w:styleId="KUBKategorieZchn">
    <w:name w:val="KUB Kategorie Zchn"/>
    <w:basedOn w:val="Absatz-Standardschriftart"/>
    <w:link w:val="KUBKategorie"/>
    <w:rsid w:val="00E72A3F"/>
    <w:rPr>
      <w:rFonts w:ascii="Segoe UI" w:hAnsi="Segoe UI"/>
      <w:b/>
      <w:bCs/>
      <w:color w:val="6C6E7B"/>
      <w:sz w:val="19"/>
      <w:szCs w:val="24"/>
    </w:rPr>
  </w:style>
  <w:style w:type="numbering" w:customStyle="1" w:styleId="KUBAufzhlunggrn">
    <w:name w:val="KUB Aufzählung grün"/>
    <w:basedOn w:val="KeineListe"/>
    <w:uiPriority w:val="99"/>
    <w:rsid w:val="002C2927"/>
    <w:pPr>
      <w:numPr>
        <w:numId w:val="4"/>
      </w:numPr>
    </w:pPr>
  </w:style>
  <w:style w:type="paragraph" w:styleId="Aufzhlungszeichen">
    <w:name w:val="List Bullet"/>
    <w:basedOn w:val="Standard"/>
    <w:uiPriority w:val="99"/>
    <w:semiHidden/>
    <w:rsid w:val="002E073E"/>
    <w:pPr>
      <w:numPr>
        <w:numId w:val="3"/>
      </w:numPr>
      <w:contextualSpacing/>
    </w:pPr>
  </w:style>
  <w:style w:type="numbering" w:customStyle="1" w:styleId="KUBAufzhlungorange">
    <w:name w:val="KUB Aufzählung orange"/>
    <w:basedOn w:val="KUBAufzhlunggrn"/>
    <w:uiPriority w:val="99"/>
    <w:rsid w:val="002C2927"/>
    <w:pPr>
      <w:numPr>
        <w:numId w:val="5"/>
      </w:numPr>
    </w:pPr>
  </w:style>
  <w:style w:type="paragraph" w:styleId="Liste">
    <w:name w:val="List"/>
    <w:basedOn w:val="Standard"/>
    <w:uiPriority w:val="99"/>
    <w:semiHidden/>
    <w:qFormat/>
    <w:rsid w:val="00E0021C"/>
    <w:pPr>
      <w:ind w:left="283" w:hanging="283"/>
      <w:contextualSpacing/>
    </w:pPr>
  </w:style>
  <w:style w:type="table" w:customStyle="1" w:styleId="KUBTabelleKopfschattiert">
    <w:name w:val="KUB Tabelle Kopf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KopfundSpalteschattiert">
    <w:name w:val="KUB Tabelle Kopf und Spalte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">
    <w:name w:val="KUB Tabelle"/>
    <w:basedOn w:val="NormaleTabelle"/>
    <w:uiPriority w:val="99"/>
    <w:rsid w:val="00964D28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KUBTabelleSpalteschattiert">
    <w:name w:val="KUB Tabelle Spalte schattiert"/>
    <w:basedOn w:val="KUBTabelle"/>
    <w:uiPriority w:val="99"/>
    <w:rsid w:val="00964D28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numbering" w:customStyle="1" w:styleId="KUBberschriftenliste">
    <w:name w:val="KUB Überschriftenliste"/>
    <w:uiPriority w:val="99"/>
    <w:rsid w:val="00B233DB"/>
    <w:pPr>
      <w:numPr>
        <w:numId w:val="13"/>
      </w:numPr>
    </w:pPr>
  </w:style>
  <w:style w:type="paragraph" w:customStyle="1" w:styleId="KUBTabellentext">
    <w:name w:val="KUB Tabellentext"/>
    <w:basedOn w:val="Standard"/>
    <w:qFormat/>
    <w:rsid w:val="00D016C7"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semiHidden/>
    <w:rsid w:val="009A2AED"/>
    <w:rPr>
      <w:szCs w:val="24"/>
    </w:rPr>
  </w:style>
  <w:style w:type="paragraph" w:styleId="Kopfzeile">
    <w:name w:val="header"/>
    <w:basedOn w:val="Standard"/>
    <w:link w:val="KopfzeileZchn"/>
    <w:unhideWhenUsed/>
    <w:rsid w:val="00E751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7511F"/>
    <w:rPr>
      <w:szCs w:val="24"/>
    </w:rPr>
  </w:style>
  <w:style w:type="paragraph" w:styleId="Listenabsatz">
    <w:name w:val="List Paragraph"/>
    <w:basedOn w:val="Standard"/>
    <w:uiPriority w:val="34"/>
    <w:qFormat/>
    <w:rsid w:val="00C5695F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512BFD"/>
    <w:pPr>
      <w:spacing w:before="120" w:after="120"/>
    </w:pPr>
    <w:rPr>
      <w:bCs/>
      <w:color w:val="B02710"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512BFD"/>
    <w:rPr>
      <w:bCs/>
      <w:color w:val="B02710"/>
    </w:rPr>
  </w:style>
  <w:style w:type="character" w:customStyle="1" w:styleId="TEXTtop1Char">
    <w:name w:val="TEXTtop1 Char"/>
    <w:basedOn w:val="Absatz-Standardschriftart"/>
    <w:rsid w:val="00512BFD"/>
    <w:rPr>
      <w:rFonts w:ascii="Arial" w:hAnsi="Arial"/>
      <w:noProof w:val="0"/>
      <w:sz w:val="22"/>
      <w:lang w:val="de-DE"/>
    </w:rPr>
  </w:style>
  <w:style w:type="paragraph" w:customStyle="1" w:styleId="Text2CharCharCharCharChar">
    <w:name w:val="Text (2) Char Char Char Char Char"/>
    <w:basedOn w:val="Standard"/>
    <w:rsid w:val="00A204C7"/>
    <w:pPr>
      <w:tabs>
        <w:tab w:val="left" w:pos="780"/>
      </w:tabs>
      <w:spacing w:before="120" w:after="120"/>
    </w:pPr>
    <w:rPr>
      <w:sz w:val="22"/>
      <w:szCs w:val="20"/>
    </w:rPr>
  </w:style>
  <w:style w:type="paragraph" w:customStyle="1" w:styleId="Reporttext">
    <w:name w:val="Reporttext"/>
    <w:basedOn w:val="Standard"/>
    <w:rsid w:val="00A204C7"/>
    <w:pPr>
      <w:spacing w:before="120" w:after="120"/>
    </w:pPr>
    <w:rPr>
      <w:sz w:val="22"/>
      <w:szCs w:val="20"/>
    </w:rPr>
  </w:style>
  <w:style w:type="paragraph" w:customStyle="1" w:styleId="Absatz">
    <w:name w:val="Absatz"/>
    <w:basedOn w:val="Standard"/>
    <w:uiPriority w:val="99"/>
    <w:rsid w:val="00CE1138"/>
    <w:pPr>
      <w:tabs>
        <w:tab w:val="left" w:pos="4536"/>
        <w:tab w:val="right" w:pos="9639"/>
      </w:tabs>
      <w:suppressAutoHyphens/>
      <w:spacing w:after="120"/>
      <w:ind w:left="1134"/>
    </w:pPr>
    <w:rPr>
      <w:sz w:val="24"/>
      <w:szCs w:val="20"/>
      <w:lang w:eastAsia="ar-SA"/>
    </w:rPr>
  </w:style>
  <w:style w:type="paragraph" w:customStyle="1" w:styleId="Aufzhlung1">
    <w:name w:val="Aufzählung1"/>
    <w:basedOn w:val="Absatz"/>
    <w:rsid w:val="00CE1138"/>
    <w:pPr>
      <w:numPr>
        <w:numId w:val="7"/>
      </w:numPr>
    </w:pPr>
  </w:style>
  <w:style w:type="paragraph" w:customStyle="1" w:styleId="Aufzhlung2">
    <w:name w:val="Aufzählung2"/>
    <w:basedOn w:val="Absatz"/>
    <w:rsid w:val="00CE1138"/>
    <w:pPr>
      <w:numPr>
        <w:numId w:val="8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1A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A1AB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A1AB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1A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1AB2"/>
    <w:rPr>
      <w:b/>
      <w:bCs/>
    </w:rPr>
  </w:style>
  <w:style w:type="paragraph" w:styleId="StandardWeb">
    <w:name w:val="Normal (Web)"/>
    <w:basedOn w:val="Standard"/>
    <w:uiPriority w:val="99"/>
    <w:unhideWhenUsed/>
    <w:rsid w:val="00E525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921FAA"/>
    <w:pPr>
      <w:spacing w:after="200" w:line="240" w:lineRule="auto"/>
    </w:pPr>
    <w:rPr>
      <w:i/>
      <w:iCs/>
      <w:color w:val="F39219" w:themeColor="text2"/>
      <w:sz w:val="18"/>
      <w:szCs w:val="18"/>
    </w:rPr>
  </w:style>
  <w:style w:type="table" w:customStyle="1" w:styleId="TabelleKopfschattiertKUB">
    <w:name w:val="Tabelle Kopf schattiert KUB"/>
    <w:basedOn w:val="NormaleTabelle"/>
    <w:uiPriority w:val="99"/>
    <w:rsid w:val="00D071D8"/>
    <w:rPr>
      <w:sz w:val="18"/>
    </w:rPr>
    <w:tblPr>
      <w:tblInd w:w="85" w:type="dxa"/>
      <w:tblBorders>
        <w:top w:val="single" w:sz="6" w:space="0" w:color="000000" w:themeColor="text1"/>
        <w:left w:val="single" w:sz="6" w:space="0" w:color="000000" w:themeColor="text1"/>
        <w:bottom w:val="single" w:sz="6" w:space="0" w:color="000000" w:themeColor="text1"/>
        <w:right w:val="single" w:sz="6" w:space="0" w:color="000000" w:themeColor="text1"/>
        <w:insideH w:val="single" w:sz="6" w:space="0" w:color="000000" w:themeColor="text1"/>
        <w:insideV w:val="single" w:sz="6" w:space="0" w:color="000000" w:themeColor="tex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shd w:val="clear" w:color="auto" w:fill="90C01E" w:themeFill="accent6"/>
      </w:tcPr>
    </w:tblStylePr>
  </w:style>
  <w:style w:type="paragraph" w:customStyle="1" w:styleId="Tabellentextkubus">
    <w:name w:val="Tabellentext kubus"/>
    <w:basedOn w:val="Standard"/>
    <w:qFormat/>
    <w:rsid w:val="00D071D8"/>
    <w:pPr>
      <w:spacing w:line="259" w:lineRule="auto"/>
      <w:jc w:val="left"/>
    </w:pPr>
    <w:rPr>
      <w:sz w:val="18"/>
      <w:szCs w:val="18"/>
    </w:rPr>
  </w:style>
  <w:style w:type="paragraph" w:styleId="Funotentext">
    <w:name w:val="footnote text"/>
    <w:basedOn w:val="Standard"/>
    <w:link w:val="FunotentextZchn"/>
    <w:semiHidden/>
    <w:rsid w:val="00D071D8"/>
    <w:pPr>
      <w:spacing w:before="80" w:after="80" w:line="288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071D8"/>
  </w:style>
  <w:style w:type="character" w:styleId="Funotenzeichen">
    <w:name w:val="footnote reference"/>
    <w:basedOn w:val="Absatz-Standardschriftart"/>
    <w:uiPriority w:val="99"/>
    <w:semiHidden/>
    <w:unhideWhenUsed/>
    <w:rsid w:val="00D071D8"/>
    <w:rPr>
      <w:vertAlign w:val="superscript"/>
    </w:rPr>
  </w:style>
  <w:style w:type="paragraph" w:customStyle="1" w:styleId="berschrift1kubus">
    <w:name w:val="Überschrift 1 kubus"/>
    <w:basedOn w:val="berschrift1"/>
    <w:next w:val="Standard"/>
    <w:link w:val="berschrift1kubusZchn"/>
    <w:qFormat/>
    <w:rsid w:val="00D071D8"/>
    <w:pPr>
      <w:pageBreakBefore/>
      <w:numPr>
        <w:numId w:val="11"/>
      </w:numPr>
      <w:spacing w:after="120" w:line="259" w:lineRule="auto"/>
      <w:jc w:val="left"/>
    </w:pPr>
    <w:rPr>
      <w:rFonts w:ascii="Arial" w:hAnsi="Arial"/>
      <w:b/>
      <w:noProof/>
      <w:spacing w:val="6"/>
      <w:sz w:val="32"/>
    </w:rPr>
  </w:style>
  <w:style w:type="paragraph" w:customStyle="1" w:styleId="berschrift2kubus">
    <w:name w:val="Überschrift 2 kubus"/>
    <w:basedOn w:val="berschrift2"/>
    <w:next w:val="Standard"/>
    <w:link w:val="berschrift2kubusZchn"/>
    <w:qFormat/>
    <w:rsid w:val="00D071D8"/>
    <w:pPr>
      <w:numPr>
        <w:numId w:val="11"/>
      </w:numPr>
      <w:spacing w:before="360" w:after="120" w:line="259" w:lineRule="auto"/>
      <w:jc w:val="left"/>
    </w:pPr>
    <w:rPr>
      <w:noProof/>
      <w:color w:val="000000"/>
      <w:spacing w:val="6"/>
      <w:sz w:val="28"/>
    </w:rPr>
  </w:style>
  <w:style w:type="character" w:customStyle="1" w:styleId="berschrift1kubusZchn">
    <w:name w:val="Überschrift 1 kubus Zchn"/>
    <w:basedOn w:val="Absatz-Standardschriftart"/>
    <w:link w:val="berschrift1kubus"/>
    <w:rsid w:val="00D071D8"/>
    <w:rPr>
      <w:rFonts w:cs="Arial"/>
      <w:b/>
      <w:bCs/>
      <w:noProof/>
      <w:color w:val="000000"/>
      <w:spacing w:val="6"/>
      <w:sz w:val="32"/>
      <w:szCs w:val="24"/>
    </w:rPr>
  </w:style>
  <w:style w:type="character" w:customStyle="1" w:styleId="berschrift2kubusZchn">
    <w:name w:val="Überschrift 2 kubus Zchn"/>
    <w:basedOn w:val="berschrift1kubusZchn"/>
    <w:link w:val="berschrift2kubus"/>
    <w:rsid w:val="00D071D8"/>
    <w:rPr>
      <w:rFonts w:ascii="Segoe UI" w:hAnsi="Segoe UI" w:cs="Arial"/>
      <w:b/>
      <w:bCs/>
      <w:noProof/>
      <w:color w:val="000000"/>
      <w:spacing w:val="6"/>
      <w:sz w:val="28"/>
      <w:szCs w:val="24"/>
    </w:rPr>
  </w:style>
  <w:style w:type="paragraph" w:customStyle="1" w:styleId="berschrift3kubus">
    <w:name w:val="Überschrift 3 kubus"/>
    <w:basedOn w:val="berschrift3"/>
    <w:next w:val="Standard"/>
    <w:link w:val="berschrift3kubusZchn"/>
    <w:qFormat/>
    <w:rsid w:val="00D071D8"/>
    <w:pPr>
      <w:numPr>
        <w:numId w:val="11"/>
      </w:numPr>
      <w:spacing w:before="360" w:after="120" w:line="259" w:lineRule="auto"/>
      <w:jc w:val="left"/>
    </w:pPr>
    <w:rPr>
      <w:rFonts w:asciiTheme="minorHAnsi" w:eastAsiaTheme="majorEastAsia" w:hAnsiTheme="minorHAnsi"/>
      <w:color w:val="025722" w:themeColor="accent1" w:themeShade="BF"/>
      <w:sz w:val="28"/>
    </w:rPr>
  </w:style>
  <w:style w:type="character" w:customStyle="1" w:styleId="berschrift3kubusZchn">
    <w:name w:val="Überschrift 3 kubus Zchn"/>
    <w:basedOn w:val="berschrift3Zchn"/>
    <w:link w:val="berschrift3kubus"/>
    <w:rsid w:val="00D071D8"/>
    <w:rPr>
      <w:rFonts w:asciiTheme="minorHAnsi" w:eastAsiaTheme="majorEastAsia" w:hAnsiTheme="minorHAnsi" w:cs="Arial"/>
      <w:b/>
      <w:bCs/>
      <w:color w:val="025722" w:themeColor="accent1" w:themeShade="BF"/>
      <w:sz w:val="28"/>
      <w:szCs w:val="24"/>
    </w:rPr>
  </w:style>
  <w:style w:type="paragraph" w:customStyle="1" w:styleId="berschrift4kubus">
    <w:name w:val="Überschrift 4 kubus."/>
    <w:basedOn w:val="berschrift1kubus"/>
    <w:qFormat/>
    <w:rsid w:val="00D071D8"/>
    <w:pPr>
      <w:pageBreakBefore w:val="0"/>
      <w:numPr>
        <w:ilvl w:val="3"/>
      </w:numPr>
      <w:tabs>
        <w:tab w:val="clear" w:pos="1134"/>
        <w:tab w:val="num" w:pos="360"/>
        <w:tab w:val="num" w:pos="864"/>
      </w:tabs>
      <w:spacing w:before="360"/>
      <w:ind w:left="864" w:hanging="864"/>
    </w:pPr>
    <w:rPr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2241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semiHidden/>
    <w:rsid w:val="0037749D"/>
    <w:rPr>
      <w:b/>
      <w:bCs/>
      <w:szCs w:val="28"/>
    </w:rPr>
  </w:style>
  <w:style w:type="character" w:customStyle="1" w:styleId="berschrift5Zchn">
    <w:name w:val="Überschrift 5 Zchn"/>
    <w:basedOn w:val="Absatz-Standardschriftart"/>
    <w:link w:val="berschrift5"/>
    <w:semiHidden/>
    <w:rsid w:val="0037749D"/>
    <w:rPr>
      <w:b/>
      <w:bCs/>
      <w:iCs/>
      <w:szCs w:val="26"/>
    </w:rPr>
  </w:style>
  <w:style w:type="character" w:customStyle="1" w:styleId="berschrift6Zchn">
    <w:name w:val="Überschrift 6 Zchn"/>
    <w:basedOn w:val="Absatz-Standardschriftart"/>
    <w:link w:val="berschrift6"/>
    <w:semiHidden/>
    <w:rsid w:val="0037749D"/>
    <w:rPr>
      <w:rFonts w:ascii="Times New Roman" w:hAnsi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37749D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semiHidden/>
    <w:rsid w:val="0037749D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semiHidden/>
    <w:rsid w:val="0037749D"/>
    <w:rPr>
      <w:rFonts w:ascii="Segoe UI" w:hAnsi="Segoe UI" w:cs="Arial"/>
      <w:sz w:val="22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E72A3F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2A3F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315ED1"/>
    <w:pPr>
      <w:keepLines/>
      <w:spacing w:before="240" w:line="259" w:lineRule="auto"/>
      <w:jc w:val="left"/>
    </w:pPr>
    <w:rPr>
      <w:rFonts w:eastAsiaTheme="majorEastAsia" w:cstheme="majorBidi"/>
      <w:b/>
      <w:bCs/>
      <w:sz w:val="32"/>
      <w:szCs w:val="32"/>
    </w:rPr>
  </w:style>
  <w:style w:type="paragraph" w:customStyle="1" w:styleId="Standardtextkubus">
    <w:name w:val="Standardtext kubus"/>
    <w:basedOn w:val="Standard"/>
    <w:link w:val="StandardtextkubusZchn"/>
    <w:rsid w:val="00F156BE"/>
    <w:pPr>
      <w:spacing w:after="120" w:line="259" w:lineRule="auto"/>
    </w:pPr>
    <w:rPr>
      <w:rFonts w:ascii="Arial" w:eastAsiaTheme="minorHAnsi" w:hAnsi="Arial" w:cstheme="minorBidi"/>
      <w:szCs w:val="22"/>
    </w:rPr>
  </w:style>
  <w:style w:type="character" w:customStyle="1" w:styleId="StandardtextkubusZchn">
    <w:name w:val="Standardtext kubus Zchn"/>
    <w:basedOn w:val="Absatz-Standardschriftart"/>
    <w:link w:val="Standardtextkubus"/>
    <w:rsid w:val="00F156BE"/>
    <w:rPr>
      <w:rFonts w:eastAsiaTheme="minorHAnsi" w:cstheme="minorBidi"/>
      <w:szCs w:val="22"/>
    </w:rPr>
  </w:style>
  <w:style w:type="paragraph" w:styleId="berarbeitung">
    <w:name w:val="Revision"/>
    <w:hidden/>
    <w:uiPriority w:val="99"/>
    <w:semiHidden/>
    <w:rsid w:val="004512C4"/>
    <w:rPr>
      <w:rFonts w:ascii="Segoe UI" w:hAnsi="Segoe UI"/>
      <w:szCs w:val="24"/>
    </w:rPr>
  </w:style>
  <w:style w:type="character" w:customStyle="1" w:styleId="citation-25">
    <w:name w:val="citation-25"/>
    <w:basedOn w:val="Absatz-Standardschriftart"/>
    <w:rsid w:val="00096DEC"/>
  </w:style>
  <w:style w:type="character" w:customStyle="1" w:styleId="citation-24">
    <w:name w:val="citation-24"/>
    <w:basedOn w:val="Absatz-Standardschriftart"/>
    <w:rsid w:val="00096DEC"/>
  </w:style>
  <w:style w:type="paragraph" w:customStyle="1" w:styleId="pf0">
    <w:name w:val="pf0"/>
    <w:basedOn w:val="Standard"/>
    <w:rsid w:val="00DD0A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Absatz-Standardschriftart"/>
    <w:rsid w:val="00DD0A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NWENDUNGEN\OFFICE\Vorlagen\kubusIT\Le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BEF758EE5A4D3581B35CD01348D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0513D7-D32D-4C25-BDCC-8CFCC48EEB0F}"/>
      </w:docPartPr>
      <w:docPartBody>
        <w:p w:rsidR="00672595" w:rsidRDefault="00672595">
          <w:pPr>
            <w:pStyle w:val="EDBEF758EE5A4D3581B35CD01348D5D4"/>
          </w:pPr>
          <w:r w:rsidRPr="00190FFF">
            <w:rPr>
              <w:rStyle w:val="Platzhaltertext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595"/>
    <w:rsid w:val="0002725A"/>
    <w:rsid w:val="00081D1E"/>
    <w:rsid w:val="00082D11"/>
    <w:rsid w:val="000900CF"/>
    <w:rsid w:val="000A377B"/>
    <w:rsid w:val="000E11F5"/>
    <w:rsid w:val="000E195A"/>
    <w:rsid w:val="000E6035"/>
    <w:rsid w:val="000F5B50"/>
    <w:rsid w:val="0011403F"/>
    <w:rsid w:val="001226F7"/>
    <w:rsid w:val="00131BCA"/>
    <w:rsid w:val="00137713"/>
    <w:rsid w:val="00150F01"/>
    <w:rsid w:val="00174F6E"/>
    <w:rsid w:val="00176550"/>
    <w:rsid w:val="00184CCA"/>
    <w:rsid w:val="0019447D"/>
    <w:rsid w:val="001A2E05"/>
    <w:rsid w:val="001C312A"/>
    <w:rsid w:val="001D392D"/>
    <w:rsid w:val="001E05B7"/>
    <w:rsid w:val="001E36C6"/>
    <w:rsid w:val="001E6175"/>
    <w:rsid w:val="00207403"/>
    <w:rsid w:val="00211E63"/>
    <w:rsid w:val="00220495"/>
    <w:rsid w:val="00231859"/>
    <w:rsid w:val="00235149"/>
    <w:rsid w:val="00236D81"/>
    <w:rsid w:val="00245239"/>
    <w:rsid w:val="002506AA"/>
    <w:rsid w:val="002964E7"/>
    <w:rsid w:val="002B72A8"/>
    <w:rsid w:val="002F1A60"/>
    <w:rsid w:val="003008E3"/>
    <w:rsid w:val="00315777"/>
    <w:rsid w:val="00343D8D"/>
    <w:rsid w:val="003626F3"/>
    <w:rsid w:val="00394A70"/>
    <w:rsid w:val="003A5F34"/>
    <w:rsid w:val="003B23CA"/>
    <w:rsid w:val="003D71CB"/>
    <w:rsid w:val="004310ED"/>
    <w:rsid w:val="00436A22"/>
    <w:rsid w:val="00452F02"/>
    <w:rsid w:val="00465751"/>
    <w:rsid w:val="00494494"/>
    <w:rsid w:val="004A5C42"/>
    <w:rsid w:val="004A6125"/>
    <w:rsid w:val="004B799E"/>
    <w:rsid w:val="004D1176"/>
    <w:rsid w:val="004D33A7"/>
    <w:rsid w:val="004D73B9"/>
    <w:rsid w:val="004E03B3"/>
    <w:rsid w:val="004E6C72"/>
    <w:rsid w:val="00511992"/>
    <w:rsid w:val="005522AA"/>
    <w:rsid w:val="00567F4B"/>
    <w:rsid w:val="00570782"/>
    <w:rsid w:val="00574D28"/>
    <w:rsid w:val="00576C4F"/>
    <w:rsid w:val="005850ED"/>
    <w:rsid w:val="005D4817"/>
    <w:rsid w:val="005E192F"/>
    <w:rsid w:val="005E6748"/>
    <w:rsid w:val="005F4BFB"/>
    <w:rsid w:val="00615C83"/>
    <w:rsid w:val="00632DF7"/>
    <w:rsid w:val="0064006C"/>
    <w:rsid w:val="00645B86"/>
    <w:rsid w:val="006602DD"/>
    <w:rsid w:val="00663C11"/>
    <w:rsid w:val="006655DE"/>
    <w:rsid w:val="00672595"/>
    <w:rsid w:val="0068263D"/>
    <w:rsid w:val="00682E05"/>
    <w:rsid w:val="00697735"/>
    <w:rsid w:val="006A45A5"/>
    <w:rsid w:val="006A5A05"/>
    <w:rsid w:val="006C0F90"/>
    <w:rsid w:val="006E6C1B"/>
    <w:rsid w:val="006F1D6B"/>
    <w:rsid w:val="0070782C"/>
    <w:rsid w:val="007114F2"/>
    <w:rsid w:val="00732D82"/>
    <w:rsid w:val="00766882"/>
    <w:rsid w:val="00792C30"/>
    <w:rsid w:val="007A1DDD"/>
    <w:rsid w:val="007F6590"/>
    <w:rsid w:val="007F7152"/>
    <w:rsid w:val="00862E45"/>
    <w:rsid w:val="00871AF3"/>
    <w:rsid w:val="0087348C"/>
    <w:rsid w:val="00890F85"/>
    <w:rsid w:val="00894D90"/>
    <w:rsid w:val="008A3385"/>
    <w:rsid w:val="008C7AD3"/>
    <w:rsid w:val="008D3511"/>
    <w:rsid w:val="00915054"/>
    <w:rsid w:val="0092149F"/>
    <w:rsid w:val="009265EA"/>
    <w:rsid w:val="00937401"/>
    <w:rsid w:val="00941DC5"/>
    <w:rsid w:val="0098032A"/>
    <w:rsid w:val="0098285B"/>
    <w:rsid w:val="00983047"/>
    <w:rsid w:val="00995636"/>
    <w:rsid w:val="009D1608"/>
    <w:rsid w:val="009E07BB"/>
    <w:rsid w:val="00A0511C"/>
    <w:rsid w:val="00A352CE"/>
    <w:rsid w:val="00A3722B"/>
    <w:rsid w:val="00A903B9"/>
    <w:rsid w:val="00A968EF"/>
    <w:rsid w:val="00AB1858"/>
    <w:rsid w:val="00AD77D8"/>
    <w:rsid w:val="00AE1E4E"/>
    <w:rsid w:val="00AE4A51"/>
    <w:rsid w:val="00AF080E"/>
    <w:rsid w:val="00B052CE"/>
    <w:rsid w:val="00B137A9"/>
    <w:rsid w:val="00B30917"/>
    <w:rsid w:val="00B36B5D"/>
    <w:rsid w:val="00B474D0"/>
    <w:rsid w:val="00B572ED"/>
    <w:rsid w:val="00B86BF7"/>
    <w:rsid w:val="00B879BA"/>
    <w:rsid w:val="00B96467"/>
    <w:rsid w:val="00BB7F6B"/>
    <w:rsid w:val="00BE6BD6"/>
    <w:rsid w:val="00C01A8E"/>
    <w:rsid w:val="00C04320"/>
    <w:rsid w:val="00C13175"/>
    <w:rsid w:val="00C27607"/>
    <w:rsid w:val="00C42DFC"/>
    <w:rsid w:val="00C55C77"/>
    <w:rsid w:val="00C6055F"/>
    <w:rsid w:val="00C76F19"/>
    <w:rsid w:val="00C90CA0"/>
    <w:rsid w:val="00C91163"/>
    <w:rsid w:val="00C92427"/>
    <w:rsid w:val="00CA2F12"/>
    <w:rsid w:val="00CB479B"/>
    <w:rsid w:val="00CB6B6A"/>
    <w:rsid w:val="00CC1F74"/>
    <w:rsid w:val="00CC5881"/>
    <w:rsid w:val="00CC783C"/>
    <w:rsid w:val="00CE61FC"/>
    <w:rsid w:val="00D261A0"/>
    <w:rsid w:val="00D27147"/>
    <w:rsid w:val="00D354EC"/>
    <w:rsid w:val="00D36B29"/>
    <w:rsid w:val="00D40C09"/>
    <w:rsid w:val="00D544B3"/>
    <w:rsid w:val="00D70D7E"/>
    <w:rsid w:val="00D77C81"/>
    <w:rsid w:val="00D85D84"/>
    <w:rsid w:val="00D874CC"/>
    <w:rsid w:val="00D95F64"/>
    <w:rsid w:val="00DD038B"/>
    <w:rsid w:val="00DD2142"/>
    <w:rsid w:val="00DE3E6A"/>
    <w:rsid w:val="00E15155"/>
    <w:rsid w:val="00E249EF"/>
    <w:rsid w:val="00E42403"/>
    <w:rsid w:val="00E73553"/>
    <w:rsid w:val="00E85D81"/>
    <w:rsid w:val="00E87FAD"/>
    <w:rsid w:val="00E97E5E"/>
    <w:rsid w:val="00EA4F73"/>
    <w:rsid w:val="00EA635F"/>
    <w:rsid w:val="00EB34FC"/>
    <w:rsid w:val="00EF7502"/>
    <w:rsid w:val="00F21441"/>
    <w:rsid w:val="00F40F51"/>
    <w:rsid w:val="00F40FF0"/>
    <w:rsid w:val="00F7190A"/>
    <w:rsid w:val="00F91D5B"/>
    <w:rsid w:val="00FA37A6"/>
    <w:rsid w:val="00FB3B35"/>
    <w:rsid w:val="00FB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83047"/>
    <w:rPr>
      <w:color w:val="808080"/>
    </w:rPr>
  </w:style>
  <w:style w:type="paragraph" w:customStyle="1" w:styleId="EDBEF758EE5A4D3581B35CD01348D5D4">
    <w:name w:val="EDBEF758EE5A4D3581B35CD01348D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080690ad171404d9779193e3a488287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Drucker</TermName>
          <TermId xmlns="http://schemas.microsoft.com/office/infopath/2007/PartnerControls">0b00d96a-6c23-4933-888c-97fdc3443322</TermId>
        </TermInfo>
      </Terms>
    </m080690ad171404d9779193e3a488287>
    <jc28d766b5094c6ab24e0780df780d0c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Ausschreibungsunterlagen</TermName>
          <TermId xmlns="http://schemas.microsoft.com/office/infopath/2007/PartnerControls">f442c1ad-e916-4335-97e5-c9f88c978a5a</TermId>
        </TermInfo>
      </Terms>
    </jc28d766b5094c6ab24e0780df780d0c>
    <Klassifizierung xmlns="0f30b0a4-a4ad-4b69-bbb6-f3eb14138260">vertraulich</Klassifizierung>
    <TaxCatchAll xmlns="7fe2a2dc-be63-43a6-b1d7-504b4c2a6e57">
      <Value>65</Value>
      <Value>64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86FD8-BC5E-465F-BF15-631DFFC624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8394CC-AA55-4462-895C-ECED6462D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E034A-0773-48FD-817C-810C23BC183E}">
  <ds:schemaRefs>
    <ds:schemaRef ds:uri="http://schemas.microsoft.com/office/2006/metadata/properties"/>
    <ds:schemaRef ds:uri="0f30b0a4-a4ad-4b69-bbb6-f3eb14138260"/>
    <ds:schemaRef ds:uri="http://schemas.microsoft.com/office/infopath/2007/PartnerControls"/>
    <ds:schemaRef ds:uri="7fe2a2dc-be63-43a6-b1d7-504b4c2a6e57"/>
  </ds:schemaRefs>
</ds:datastoreItem>
</file>

<file path=customXml/itemProps4.xml><?xml version="1.0" encoding="utf-8"?>
<ds:datastoreItem xmlns:ds="http://schemas.openxmlformats.org/officeDocument/2006/customXml" ds:itemID="{DC9EFB12-1972-4C6C-832A-7F12147EB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0b0a4-a4ad-4b69-bbb6-f3eb14138260"/>
    <ds:schemaRef ds:uri="7fe2a2dc-be63-43a6-b1d7-504b4c2a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F8E0E3-6354-41FC-945D-107B7A44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Leer.dotx</Template>
  <TotalTime>0</TotalTime>
  <Pages>6</Pages>
  <Words>499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Druckumgebung Anlage nn Preisanpassungen</vt:lpstr>
    </vt:vector>
  </TitlesOfParts>
  <Company>kubus IT</Company>
  <LinksUpToDate>false</LinksUpToDate>
  <CharactersWithSpaces>3637</CharactersWithSpaces>
  <SharedDoc>false</SharedDoc>
  <HLinks>
    <vt:vector size="204" baseType="variant">
      <vt:variant>
        <vt:i4>720983</vt:i4>
      </vt:variant>
      <vt:variant>
        <vt:i4>141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655449</vt:i4>
      </vt:variant>
      <vt:variant>
        <vt:i4>138</vt:i4>
      </vt:variant>
      <vt:variant>
        <vt:i4>0</vt:i4>
      </vt:variant>
      <vt:variant>
        <vt:i4>5</vt:i4>
      </vt:variant>
      <vt:variant>
        <vt:lpwstr>http://slap0016.sac.aok.de/wiedervorlage</vt:lpwstr>
      </vt:variant>
      <vt:variant>
        <vt:lpwstr/>
      </vt:variant>
      <vt:variant>
        <vt:i4>720983</vt:i4>
      </vt:variant>
      <vt:variant>
        <vt:i4>135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5701754</vt:i4>
      </vt:variant>
      <vt:variant>
        <vt:i4>132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5701754</vt:i4>
      </vt:variant>
      <vt:variant>
        <vt:i4>129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5898355</vt:i4>
      </vt:variant>
      <vt:variant>
        <vt:i4>126</vt:i4>
      </vt:variant>
      <vt:variant>
        <vt:i4>0</vt:i4>
      </vt:variant>
      <vt:variant>
        <vt:i4>5</vt:i4>
      </vt:variant>
      <vt:variant>
        <vt:lpwstr>mailto:ingrid.stahlberg@kubus-it.de</vt:lpwstr>
      </vt:variant>
      <vt:variant>
        <vt:lpwstr/>
      </vt:variant>
      <vt:variant>
        <vt:i4>5242996</vt:i4>
      </vt:variant>
      <vt:variant>
        <vt:i4>123</vt:i4>
      </vt:variant>
      <vt:variant>
        <vt:i4>0</vt:i4>
      </vt:variant>
      <vt:variant>
        <vt:i4>5</vt:i4>
      </vt:variant>
      <vt:variant>
        <vt:lpwstr>mailto:kristin.zumpe@kubus-it.de</vt:lpwstr>
      </vt:variant>
      <vt:variant>
        <vt:lpwstr/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_Toc230136739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_Toc230136738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_Toc230136737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_Toc230136736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_Toc230136735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_Toc230136734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_Toc230136733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_Toc230136732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_Toc230136731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_Toc230136730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_Toc230136729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_Toc230136728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_Toc230136727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_Toc230136726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_Toc230136725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_Toc230136724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_Toc230136723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_Toc230136722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_Toc230136721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_Toc230136720</vt:lpwstr>
      </vt:variant>
      <vt:variant>
        <vt:i4>5898318</vt:i4>
      </vt:variant>
      <vt:variant>
        <vt:i4>-1</vt:i4>
      </vt:variant>
      <vt:variant>
        <vt:i4>2055</vt:i4>
      </vt:variant>
      <vt:variant>
        <vt:i4>1</vt:i4>
      </vt:variant>
      <vt:variant>
        <vt:lpwstr>N:\PROJEKTE\CD KUBUS IT\logo_kubusit.png</vt:lpwstr>
      </vt:variant>
      <vt:variant>
        <vt:lpwstr/>
      </vt:variant>
      <vt:variant>
        <vt:i4>4128831</vt:i4>
      </vt:variant>
      <vt:variant>
        <vt:i4>-1</vt:i4>
      </vt:variant>
      <vt:variant>
        <vt:i4>2056</vt:i4>
      </vt:variant>
      <vt:variant>
        <vt:i4>1</vt:i4>
      </vt:variant>
      <vt:variant>
        <vt:lpwstr>N:\PROJEKTE\CD KUBUS IT\leiste_wuerfel.png</vt:lpwstr>
      </vt:variant>
      <vt:variant>
        <vt:lpwstr/>
      </vt:variant>
      <vt:variant>
        <vt:i4>8126471</vt:i4>
      </vt:variant>
      <vt:variant>
        <vt:i4>-1</vt:i4>
      </vt:variant>
      <vt:variant>
        <vt:i4>2057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2063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2071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2088</vt:i4>
      </vt:variant>
      <vt:variant>
        <vt:i4>1</vt:i4>
      </vt:variant>
      <vt:variant>
        <vt:lpwstr>PROJEKTE\CD KUBUS IT\logo_kubusit.png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Druckumgebung Anhang 10 Abnahmeprotokoll</dc:title>
  <dc:subject/>
  <dc:creator>Goldammer, Daniel</dc:creator>
  <cp:keywords/>
  <dc:description/>
  <cp:lastModifiedBy>Stanke, Corinna / USI-R-RR</cp:lastModifiedBy>
  <cp:revision>3</cp:revision>
  <cp:lastPrinted>2026-03-30T13:51:00Z</cp:lastPrinted>
  <dcterms:created xsi:type="dcterms:W3CDTF">2026-06-26T13:09:00Z</dcterms:created>
  <dcterms:modified xsi:type="dcterms:W3CDTF">2026-06-29T16:37:00Z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0x0101003CD64EBB99675B47999179C138A0E6D4006EF4B0E4BFBAE340A6D2BF3F791E9A33</vt:lpwstr>
  </property>
  <property fmtid="{D5CDD505-2E9C-101B-9397-08002B2CF9AE}" pid="3" name="Order">
    <vt:r8>1700</vt:r8>
  </property>
  <property fmtid="{D5CDD505-2E9C-101B-9397-08002B2CF9AE}" pid="4" name="KUB_Status">
    <vt:lpwstr>Entwurf</vt:lpwstr>
  </property>
  <property fmtid="{D5CDD505-2E9C-101B-9397-08002B2CF9AE}" pid="5" name="Dateityp1">
    <vt:lpwstr>dotx</vt:lpwstr>
  </property>
  <property fmtid="{D5CDD505-2E9C-101B-9397-08002B2CF9AE}" pid="6" name="Stand0">
    <vt:filetime>2009-06-11T22:00:00Z</vt:filetime>
  </property>
  <property fmtid="{D5CDD505-2E9C-101B-9397-08002B2CF9AE}" pid="7" name="Besitzer">
    <vt:lpwstr>Zumpe, Kristin / IE-SE-E1-21932</vt:lpwstr>
  </property>
  <property fmtid="{D5CDD505-2E9C-101B-9397-08002B2CF9AE}" pid="8" name="Kategorie kubus IT">
    <vt:lpwstr>65;#Ausschreibungsunterlagen|f442c1ad-e916-4335-97e5-c9f88c978a5a</vt:lpwstr>
  </property>
  <property fmtid="{D5CDD505-2E9C-101B-9397-08002B2CF9AE}" pid="9" name="Themen kubus IT">
    <vt:lpwstr>64;#Drucker|0b00d96a-6c23-4933-888c-97fdc3443322</vt:lpwstr>
  </property>
  <property fmtid="{D5CDD505-2E9C-101B-9397-08002B2CF9AE}" pid="10" name="ClassificationContentMarkingFooterShapeIds">
    <vt:lpwstr>6a24b91a,4e704015,1182fcc1,3e0cf586,37c06f37,53650971</vt:lpwstr>
  </property>
  <property fmtid="{D5CDD505-2E9C-101B-9397-08002B2CF9AE}" pid="11" name="ClassificationContentMarkingFooterFontProps">
    <vt:lpwstr>#000000,11,Aptos</vt:lpwstr>
  </property>
  <property fmtid="{D5CDD505-2E9C-101B-9397-08002B2CF9AE}" pid="12" name="ClassificationContentMarkingFooterText">
    <vt:lpwstr>intern</vt:lpwstr>
  </property>
  <property fmtid="{D5CDD505-2E9C-101B-9397-08002B2CF9AE}" pid="13" name="MSIP_Label_ad88476f-7c11-4a7b-83db-4350fe9b7dd1_Enabled">
    <vt:lpwstr>true</vt:lpwstr>
  </property>
  <property fmtid="{D5CDD505-2E9C-101B-9397-08002B2CF9AE}" pid="14" name="MSIP_Label_ad88476f-7c11-4a7b-83db-4350fe9b7dd1_SetDate">
    <vt:lpwstr>2026-06-01T10:43:58Z</vt:lpwstr>
  </property>
  <property fmtid="{D5CDD505-2E9C-101B-9397-08002B2CF9AE}" pid="15" name="MSIP_Label_ad88476f-7c11-4a7b-83db-4350fe9b7dd1_Method">
    <vt:lpwstr>Privileged</vt:lpwstr>
  </property>
  <property fmtid="{D5CDD505-2E9C-101B-9397-08002B2CF9AE}" pid="16" name="MSIP_Label_ad88476f-7c11-4a7b-83db-4350fe9b7dd1_Name">
    <vt:lpwstr>intern</vt:lpwstr>
  </property>
  <property fmtid="{D5CDD505-2E9C-101B-9397-08002B2CF9AE}" pid="17" name="MSIP_Label_ad88476f-7c11-4a7b-83db-4350fe9b7dd1_SiteId">
    <vt:lpwstr>f5342d95-aa7e-460f-b3ed-51b1514dd06a</vt:lpwstr>
  </property>
  <property fmtid="{D5CDD505-2E9C-101B-9397-08002B2CF9AE}" pid="18" name="MSIP_Label_ad88476f-7c11-4a7b-83db-4350fe9b7dd1_ActionId">
    <vt:lpwstr>2209dd51-dcdc-4274-976b-d3b40b97cabd</vt:lpwstr>
  </property>
  <property fmtid="{D5CDD505-2E9C-101B-9397-08002B2CF9AE}" pid="19" name="MSIP_Label_ad88476f-7c11-4a7b-83db-4350fe9b7dd1_ContentBits">
    <vt:lpwstr>2</vt:lpwstr>
  </property>
  <property fmtid="{D5CDD505-2E9C-101B-9397-08002B2CF9AE}" pid="20" name="MSIP_Label_ad88476f-7c11-4a7b-83db-4350fe9b7dd1_Tag">
    <vt:lpwstr>10, 0, 1, 1</vt:lpwstr>
  </property>
</Properties>
</file>